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cstheme="minorBidi"/>
          <w:smallCaps w:val="0"/>
          <w:color w:val="auto"/>
          <w:sz w:val="20"/>
          <w:szCs w:val="20"/>
        </w:rPr>
        <w:id w:val="1096299295"/>
        <w:docPartObj>
          <w:docPartGallery w:val="Cover Pages"/>
          <w:docPartUnique/>
        </w:docPartObj>
      </w:sdtPr>
      <w:sdtEndPr>
        <w:rPr>
          <w:rFonts w:asciiTheme="majorHAnsi" w:eastAsiaTheme="majorEastAsia" w:hAnsiTheme="majorHAnsi" w:cstheme="majorBidi"/>
          <w:caps/>
          <w:color w:val="1CADE4" w:themeColor="accent1"/>
          <w:sz w:val="36"/>
          <w:lang w:eastAsia="fr-CH"/>
        </w:rPr>
      </w:sdtEndPr>
      <w:sdtContent>
        <w:p w14:paraId="1E6D7A9C" w14:textId="6A830C19" w:rsidR="00140B8D" w:rsidRPr="009177F1" w:rsidRDefault="009177F1" w:rsidP="009177F1">
          <w:pPr>
            <w:pStyle w:val="Titreversion"/>
          </w:pPr>
          <w:r w:rsidRPr="009177F1">
            <w:t xml:space="preserve">Version 1 du </w:t>
          </w:r>
          <w:r w:rsidR="001A1167" w:rsidRPr="009177F1">
            <w:rPr>
              <w:noProof/>
              <w:lang w:eastAsia="fr-CH"/>
            </w:rPr>
            <w:drawing>
              <wp:anchor distT="0" distB="0" distL="114300" distR="114300" simplePos="0" relativeHeight="251663360" behindDoc="0" locked="0" layoutInCell="1" allowOverlap="1" wp14:anchorId="6233AEE0" wp14:editId="73C8A27C">
                <wp:simplePos x="0" y="0"/>
                <wp:positionH relativeFrom="margin">
                  <wp:align>left</wp:align>
                </wp:positionH>
                <wp:positionV relativeFrom="paragraph">
                  <wp:posOffset>2583815</wp:posOffset>
                </wp:positionV>
                <wp:extent cx="6374765" cy="2065020"/>
                <wp:effectExtent l="0" t="0" r="0" b="0"/>
                <wp:wrapTopAndBottom/>
                <wp:docPr id="448" name="Imag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Logo_EMF.png"/>
                        <pic:cNvPicPr/>
                      </pic:nvPicPr>
                      <pic:blipFill>
                        <a:blip r:embed="rId9">
                          <a:extLst>
                            <a:ext uri="{28A0092B-C50C-407E-A947-70E740481C1C}">
                              <a14:useLocalDpi xmlns:a14="http://schemas.microsoft.com/office/drawing/2010/main" val="0"/>
                            </a:ext>
                          </a:extLst>
                        </a:blip>
                        <a:stretch>
                          <a:fillRect/>
                        </a:stretch>
                      </pic:blipFill>
                      <pic:spPr>
                        <a:xfrm>
                          <a:off x="0" y="0"/>
                          <a:ext cx="6374765" cy="2065020"/>
                        </a:xfrm>
                        <a:prstGeom prst="rect">
                          <a:avLst/>
                        </a:prstGeom>
                      </pic:spPr>
                    </pic:pic>
                  </a:graphicData>
                </a:graphic>
                <wp14:sizeRelH relativeFrom="page">
                  <wp14:pctWidth>0</wp14:pctWidth>
                </wp14:sizeRelH>
                <wp14:sizeRelV relativeFrom="page">
                  <wp14:pctHeight>0</wp14:pctHeight>
                </wp14:sizeRelV>
              </wp:anchor>
            </w:drawing>
          </w:r>
          <w:r w:rsidR="001A1167" w:rsidRPr="009177F1">
            <w:rPr>
              <w:noProof/>
              <w:lang w:eastAsia="fr-CH"/>
            </w:rPr>
            <mc:AlternateContent>
              <mc:Choice Requires="wpg">
                <w:drawing>
                  <wp:anchor distT="0" distB="0" distL="114300" distR="114300" simplePos="0" relativeHeight="251659264" behindDoc="0" locked="0" layoutInCell="1" allowOverlap="1" wp14:anchorId="730E6A73" wp14:editId="0B16C447">
                    <wp:simplePos x="0" y="0"/>
                    <wp:positionH relativeFrom="page">
                      <wp:posOffset>340360</wp:posOffset>
                    </wp:positionH>
                    <wp:positionV relativeFrom="margin">
                      <wp:align>center</wp:align>
                    </wp:positionV>
                    <wp:extent cx="228600" cy="9144000"/>
                    <wp:effectExtent l="0" t="0" r="9525" b="0"/>
                    <wp:wrapNone/>
                    <wp:docPr id="114" name="Groupe 114"/>
                    <wp:cNvGraphicFramePr/>
                    <a:graphic xmlns:a="http://schemas.openxmlformats.org/drawingml/2006/main">
                      <a:graphicData uri="http://schemas.microsoft.com/office/word/2010/wordprocessingGroup">
                        <wpg:wgp>
                          <wpg:cNvGrpSpPr/>
                          <wpg:grpSpPr>
                            <a:xfrm>
                              <a:off x="0" y="0"/>
                              <a:ext cx="228600" cy="9144000"/>
                              <a:chOff x="0" y="0"/>
                              <a:chExt cx="228600" cy="9144000"/>
                            </a:xfrm>
                          </wpg:grpSpPr>
                          <wps:wsp>
                            <wps:cNvPr id="115" name="Rectangle 115"/>
                            <wps:cNvSpPr/>
                            <wps:spPr>
                              <a:xfrm>
                                <a:off x="0" y="0"/>
                                <a:ext cx="228600" cy="8782050"/>
                              </a:xfrm>
                              <a:prstGeom prst="rect">
                                <a:avLst/>
                              </a:prstGeom>
                              <a:ln>
                                <a:noFill/>
                              </a:ln>
                            </wps:spPr>
                            <wps:style>
                              <a:lnRef idx="0">
                                <a:scrgbClr r="0" g="0" b="0"/>
                              </a:lnRef>
                              <a:fillRef idx="1001">
                                <a:schemeClr val="dk2"/>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Rectangle 116"/>
                            <wps:cNvSpPr>
                              <a:spLocks noChangeAspect="1"/>
                            </wps:cNvSpPr>
                            <wps:spPr>
                              <a:xfrm>
                                <a:off x="0" y="8915400"/>
                                <a:ext cx="228600" cy="228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2900</wp14:pctWidth>
                    </wp14:sizeRelH>
                    <wp14:sizeRelV relativeFrom="page">
                      <wp14:pctHeight>90900</wp14:pctHeight>
                    </wp14:sizeRelV>
                  </wp:anchor>
                </w:drawing>
              </mc:Choice>
              <mc:Fallback>
                <w:pict>
                  <v:group w14:anchorId="737F65FE" id="Groupe 114" o:spid="_x0000_s1026" style="position:absolute;margin-left:26.8pt;margin-top:0;width:18pt;height:10in;z-index:251659264;mso-width-percent:29;mso-height-percent:909;mso-position-horizontal-relative:page;mso-position-vertical:center;mso-position-vertical-relative:margin;mso-width-percent:29;mso-height-percent:909"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">
                    <v:rect id="Rectangle 115" o:spid="_x0000_s1027" style="position:absolute;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" fillcolor="#335b74 [3202]" stroked="f"/>
                    <v:rect id="Rectangle 116" o:spid="_x0000_s1028" style="position:absolute;top:89154;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" fillcolor="#1cade4 [3204]" stroked="f" strokeweight="1pt">
                      <o:lock v:ext="edit" aspectratio="t"/>
                    </v:rect>
                    <w10:wrap anchorx="page" anchory="margin"/>
                  </v:group>
                </w:pict>
              </mc:Fallback>
            </mc:AlternateContent>
          </w:r>
          <w:sdt>
            <w:sdtPr>
              <w:alias w:val="Date de publication"/>
              <w:tag w:val=""/>
              <w:id w:val="400952559"/>
              <w:dataBinding w:prefixMappings="xmlns:ns0='http://schemas.microsoft.com/office/2006/coverPageProps' " w:xpath="/ns0:CoverPageProperties[1]/ns0:PublishDate[1]" w:storeItemID="{55AF091B-3C7A-41E3-B477-F2FDAA23CFDA}"/>
              <w:date w:fullDate="2021-06-20T00:00:00Z">
                <w:dateFormat w:val="dd MMMM yyyy"/>
                <w:lid w:val="fr-FR"/>
                <w:storeMappedDataAs w:val="dateTime"/>
                <w:calendar w:val="gregorian"/>
              </w:date>
            </w:sdtPr>
            <w:sdtEndPr/>
            <w:sdtContent>
              <w:r w:rsidR="00C677D4">
                <w:rPr>
                  <w:lang w:val="fr-FR"/>
                </w:rPr>
                <w:t>20 juin 2021</w:t>
              </w:r>
            </w:sdtContent>
          </w:sdt>
        </w:p>
        <w:p w14:paraId="690569E4" w14:textId="1D131E40" w:rsidR="00140B8D" w:rsidRPr="008A2420" w:rsidRDefault="00513B16" w:rsidP="007638DB">
          <w:pPr>
            <w:pStyle w:val="Titreprincipal"/>
          </w:pPr>
          <w:sdt>
            <w:sdtPr>
              <w:rPr>
                <w:rFonts w:ascii="Century Gothic" w:hAnsi="Century Gothic"/>
              </w:rPr>
              <w:alias w:val="Titre"/>
              <w:tag w:val=""/>
              <w:id w:val="-1315561441"/>
              <w:dataBinding w:prefixMappings="xmlns:ns0='http://purl.org/dc/elements/1.1/' xmlns:ns1='http://schemas.openxmlformats.org/package/2006/metadata/core-properties' " w:xpath="/ns1:coreProperties[1]/ns0:title[1]" w:storeItemID="{6C3C8BC8-F283-45AE-878A-BAB7291924A1}"/>
              <w:text w:multiLine="1"/>
            </w:sdtPr>
            <w:sdtEndPr/>
            <w:sdtContent>
              <w:r w:rsidR="00CD5486" w:rsidRPr="00CD5486">
                <w:rPr>
                  <w:rFonts w:ascii="Century Gothic" w:hAnsi="Century Gothic"/>
                </w:rPr>
                <w:t>307 - Réaliser des pages Web interactives</w:t>
              </w:r>
            </w:sdtContent>
          </w:sdt>
        </w:p>
        <w:sdt>
          <w:sdtPr>
            <w:alias w:val="Sous-titre"/>
            <w:tag w:val=""/>
            <w:id w:val="1615247542"/>
            <w:dataBinding w:prefixMappings="xmlns:ns0='http://purl.org/dc/elements/1.1/' xmlns:ns1='http://schemas.openxmlformats.org/package/2006/metadata/core-properties' " w:xpath="/ns1:coreProperties[1]/ns0:subject[1]" w:storeItemID="{6C3C8BC8-F283-45AE-878A-BAB7291924A1}"/>
            <w:text/>
          </w:sdtPr>
          <w:sdtEndPr/>
          <w:sdtContent>
            <w:p w14:paraId="0FBC4B03" w14:textId="010A77FA" w:rsidR="00140B8D" w:rsidRPr="00FF6D2D" w:rsidRDefault="00BD5A1B" w:rsidP="00FF6D2D">
              <w:pPr>
                <w:pStyle w:val="Titresecondaire"/>
              </w:pPr>
              <w:r>
                <w:t xml:space="preserve">Projet : </w:t>
              </w:r>
              <w:r w:rsidR="000B47CF">
                <w:t>Anime S</w:t>
              </w:r>
              <w:r w:rsidR="007828EB">
                <w:t>ea</w:t>
              </w:r>
              <w:r w:rsidR="000B47CF">
                <w:t>rcher</w:t>
              </w:r>
            </w:p>
          </w:sdtContent>
        </w:sdt>
        <w:p w14:paraId="45967D3E" w14:textId="4DCFC22B" w:rsidR="00140B8D" w:rsidRDefault="00140B8D" w:rsidP="00140B8D">
          <w:pPr>
            <w:pStyle w:val="Sansinterligne"/>
            <w:jc w:val="right"/>
            <w:rPr>
              <w:caps/>
              <w:color w:val="E2E2E2" w:themeColor="text1" w:themeTint="D9"/>
              <w:sz w:val="28"/>
              <w:szCs w:val="28"/>
            </w:rPr>
          </w:pPr>
          <w:r>
            <w:rPr>
              <w:smallCaps/>
              <w:color w:val="335B74" w:themeColor="text2"/>
              <w:sz w:val="24"/>
              <w:szCs w:val="24"/>
            </w:rPr>
            <w:t xml:space="preserve">Module du </w:t>
          </w:r>
          <w:sdt>
            <w:sdtPr>
              <w:rPr>
                <w:smallCaps/>
                <w:color w:val="335B74" w:themeColor="text2"/>
                <w:sz w:val="24"/>
                <w:szCs w:val="24"/>
              </w:rPr>
              <w:id w:val="-2087515873"/>
              <w:placeholder>
                <w:docPart w:val="FCF12BB493DC4A079DF302655A523D4A"/>
              </w:placeholder>
              <w:date w:fullDate="2021-05-17T00:00:00Z">
                <w:dateFormat w:val="dd.MM.yyyy"/>
                <w:lid w:val="fr-CH"/>
                <w:storeMappedDataAs w:val="dateTime"/>
                <w:calendar w:val="gregorian"/>
              </w:date>
            </w:sdtPr>
            <w:sdtEndPr/>
            <w:sdtContent>
              <w:r w:rsidR="00666A93">
                <w:rPr>
                  <w:smallCaps/>
                  <w:color w:val="335B74" w:themeColor="text2"/>
                  <w:sz w:val="24"/>
                  <w:szCs w:val="24"/>
                </w:rPr>
                <w:t>17.05.2021</w:t>
              </w:r>
            </w:sdtContent>
          </w:sdt>
          <w:r>
            <w:rPr>
              <w:smallCaps/>
              <w:color w:val="335B74" w:themeColor="text2"/>
              <w:sz w:val="24"/>
              <w:szCs w:val="24"/>
            </w:rPr>
            <w:t xml:space="preserve"> au </w:t>
          </w:r>
          <w:sdt>
            <w:sdtPr>
              <w:rPr>
                <w:smallCaps/>
                <w:color w:val="335B74" w:themeColor="text2"/>
                <w:sz w:val="24"/>
                <w:szCs w:val="24"/>
              </w:rPr>
              <w:id w:val="2052107307"/>
              <w:placeholder>
                <w:docPart w:val="205F03A1C02848E9B7745D41CC4CFB23"/>
              </w:placeholder>
              <w:date w:fullDate="2021-06-15T00:00:00Z">
                <w:dateFormat w:val="dd.MM.yyyy"/>
                <w:lid w:val="fr-CH"/>
                <w:storeMappedDataAs w:val="dateTime"/>
                <w:calendar w:val="gregorian"/>
              </w:date>
            </w:sdtPr>
            <w:sdtEndPr/>
            <w:sdtContent>
              <w:r w:rsidR="00666A93">
                <w:rPr>
                  <w:smallCaps/>
                  <w:color w:val="335B74" w:themeColor="text2"/>
                  <w:sz w:val="24"/>
                  <w:szCs w:val="24"/>
                </w:rPr>
                <w:t>15.06.2021</w:t>
              </w:r>
            </w:sdtContent>
          </w:sdt>
          <w:r w:rsidRPr="00140B8D">
            <w:rPr>
              <w:caps/>
              <w:color w:val="E2E2E2" w:themeColor="text1" w:themeTint="D9"/>
              <w:sz w:val="28"/>
              <w:szCs w:val="28"/>
            </w:rPr>
            <w:t xml:space="preserve"> </w:t>
          </w:r>
        </w:p>
        <w:p w14:paraId="394F947B" w14:textId="77777777" w:rsidR="00140B8D" w:rsidRPr="00677210" w:rsidRDefault="00513B16" w:rsidP="00677210">
          <w:pPr>
            <w:pStyle w:val="Titreauteur"/>
          </w:pPr>
          <w:sdt>
            <w:sdtPr>
              <w:alias w:val="Auteur"/>
              <w:tag w:val=""/>
              <w:id w:val="1901796142"/>
              <w:dataBinding w:prefixMappings="xmlns:ns0='http://purl.org/dc/elements/1.1/' xmlns:ns1='http://schemas.openxmlformats.org/package/2006/metadata/core-properties' " w:xpath="/ns1:coreProperties[1]/ns0:creator[1]" w:storeItemID="{6C3C8BC8-F283-45AE-878A-BAB7291924A1}"/>
              <w:text/>
            </w:sdtPr>
            <w:sdtEndPr/>
            <w:sdtContent>
              <w:r w:rsidR="00140B8D" w:rsidRPr="00677210">
                <w:t>Maxime Commergnat</w:t>
              </w:r>
            </w:sdtContent>
          </w:sdt>
        </w:p>
        <w:p w14:paraId="3D000E2C" w14:textId="77777777" w:rsidR="005C2A57" w:rsidRDefault="00513B16" w:rsidP="005C2A57">
          <w:pPr>
            <w:pStyle w:val="Sansinterligne"/>
            <w:spacing w:after="360"/>
            <w:jc w:val="right"/>
            <w:rPr>
              <w:caps/>
              <w:color w:val="E2E2E2" w:themeColor="text1" w:themeTint="D9"/>
            </w:rPr>
          </w:pPr>
          <w:sdt>
            <w:sdtPr>
              <w:rPr>
                <w:caps/>
                <w:color w:val="E2E2E2" w:themeColor="text1" w:themeTint="D9"/>
              </w:rPr>
              <w:alias w:val="Société"/>
              <w:tag w:val=""/>
              <w:id w:val="-661235724"/>
              <w:dataBinding w:prefixMappings="xmlns:ns0='http://schemas.openxmlformats.org/officeDocument/2006/extended-properties' " w:xpath="/ns0:Properties[1]/ns0:Company[1]" w:storeItemID="{6668398D-A668-4E3E-A5EB-62B293D839F1}"/>
              <w:text/>
            </w:sdtPr>
            <w:sdtEndPr/>
            <w:sdtContent>
              <w:r w:rsidR="00140B8D">
                <w:rPr>
                  <w:caps/>
                  <w:color w:val="E2E2E2" w:themeColor="text1" w:themeTint="D9"/>
                </w:rPr>
                <w:t>École des Métiers de Fribourg</w:t>
              </w:r>
            </w:sdtContent>
          </w:sdt>
        </w:p>
        <w:p w14:paraId="462C7F82" w14:textId="77777777" w:rsidR="005C2A57" w:rsidRDefault="005C2A57" w:rsidP="005C2A57">
          <w:pPr>
            <w:pStyle w:val="Sansinterligne"/>
            <w:spacing w:after="360"/>
            <w:rPr>
              <w:caps/>
              <w:color w:val="E2E2E2" w:themeColor="text1" w:themeTint="D9"/>
            </w:rPr>
            <w:sectPr w:rsidR="005C2A57" w:rsidSect="0064479C">
              <w:headerReference w:type="default" r:id="rId10"/>
              <w:footerReference w:type="default" r:id="rId11"/>
              <w:pgSz w:w="11906" w:h="16838"/>
              <w:pgMar w:top="1417" w:right="1417" w:bottom="1417" w:left="1417" w:header="708" w:footer="708" w:gutter="0"/>
              <w:pgNumType w:start="0"/>
              <w:cols w:space="708"/>
              <w:titlePg/>
              <w:docGrid w:linePitch="360"/>
            </w:sectPr>
          </w:pPr>
        </w:p>
        <w:p w14:paraId="342469AE" w14:textId="77777777" w:rsidR="003664FC" w:rsidRPr="003C400A" w:rsidRDefault="00513B16" w:rsidP="005C2A57">
          <w:pPr>
            <w:pStyle w:val="Sansinterligne"/>
            <w:spacing w:after="360"/>
            <w:rPr>
              <w:caps/>
              <w:color w:val="E2E2E2" w:themeColor="text1" w:themeTint="D9"/>
            </w:rPr>
          </w:pPr>
        </w:p>
      </w:sdtContent>
    </w:sdt>
    <w:p w14:paraId="73F70EAD" w14:textId="77777777" w:rsidR="009F6CD8" w:rsidRPr="009177F1" w:rsidRDefault="009F6CD8" w:rsidP="009177F1">
      <w:pPr>
        <w:pStyle w:val="TitreTM"/>
      </w:pPr>
      <w:r w:rsidRPr="009177F1">
        <w:t>Table des matières</w:t>
      </w:r>
    </w:p>
    <w:p w14:paraId="4365000B" w14:textId="378EB30B" w:rsidR="00751BCB" w:rsidRDefault="001F5249">
      <w:pPr>
        <w:pStyle w:val="TM1"/>
        <w:rPr>
          <w:rFonts w:cstheme="minorBidi"/>
          <w:b w:val="0"/>
          <w:bCs w:val="0"/>
          <w:caps w:val="0"/>
          <w:color w:val="auto"/>
          <w:sz w:val="22"/>
          <w:szCs w:val="22"/>
          <w:u w:val="none"/>
          <w:lang w:eastAsia="fr-CH"/>
        </w:rPr>
      </w:pPr>
      <w:r w:rsidRPr="001F5249">
        <w:rPr>
          <w:lang w:val="fr-FR"/>
        </w:rPr>
        <w:fldChar w:fldCharType="begin"/>
      </w:r>
      <w:r w:rsidRPr="001F5249">
        <w:rPr>
          <w:lang w:val="fr-FR"/>
        </w:rPr>
        <w:instrText xml:space="preserve"> TOC \o "1-6" \h \z \u </w:instrText>
      </w:r>
      <w:r w:rsidRPr="001F5249">
        <w:rPr>
          <w:lang w:val="fr-FR"/>
        </w:rPr>
        <w:fldChar w:fldCharType="separate"/>
      </w:r>
      <w:hyperlink w:anchor="_Toc75132230" w:history="1">
        <w:r w:rsidR="00751BCB" w:rsidRPr="001D1C70">
          <w:rPr>
            <w:rStyle w:val="Lienhypertexte"/>
          </w:rPr>
          <w:t>1</w:t>
        </w:r>
        <w:r w:rsidR="00751BCB">
          <w:rPr>
            <w:rFonts w:cstheme="minorBidi"/>
            <w:b w:val="0"/>
            <w:bCs w:val="0"/>
            <w:caps w:val="0"/>
            <w:color w:val="auto"/>
            <w:sz w:val="22"/>
            <w:szCs w:val="22"/>
            <w:u w:val="none"/>
            <w:lang w:eastAsia="fr-CH"/>
          </w:rPr>
          <w:tab/>
        </w:r>
        <w:r w:rsidR="00751BCB" w:rsidRPr="001D1C70">
          <w:rPr>
            <w:rStyle w:val="Lienhypertexte"/>
          </w:rPr>
          <w:t>Introduction</w:t>
        </w:r>
        <w:r w:rsidR="00751BCB">
          <w:rPr>
            <w:webHidden/>
          </w:rPr>
          <w:tab/>
        </w:r>
        <w:r w:rsidR="00751BCB">
          <w:rPr>
            <w:webHidden/>
          </w:rPr>
          <w:fldChar w:fldCharType="begin"/>
        </w:r>
        <w:r w:rsidR="00751BCB">
          <w:rPr>
            <w:webHidden/>
          </w:rPr>
          <w:instrText xml:space="preserve"> PAGEREF _Toc75132230 \h </w:instrText>
        </w:r>
        <w:r w:rsidR="00751BCB">
          <w:rPr>
            <w:webHidden/>
          </w:rPr>
        </w:r>
        <w:r w:rsidR="00751BCB">
          <w:rPr>
            <w:webHidden/>
          </w:rPr>
          <w:fldChar w:fldCharType="separate"/>
        </w:r>
        <w:r w:rsidR="00751BCB">
          <w:rPr>
            <w:webHidden/>
          </w:rPr>
          <w:t>1</w:t>
        </w:r>
        <w:r w:rsidR="00751BCB">
          <w:rPr>
            <w:webHidden/>
          </w:rPr>
          <w:fldChar w:fldCharType="end"/>
        </w:r>
      </w:hyperlink>
    </w:p>
    <w:p w14:paraId="14BF7D5E" w14:textId="30906041" w:rsidR="00751BCB" w:rsidRDefault="00751BCB">
      <w:pPr>
        <w:pStyle w:val="TM2"/>
        <w:rPr>
          <w:rFonts w:cstheme="minorBidi"/>
          <w:b w:val="0"/>
          <w:bCs w:val="0"/>
          <w:smallCaps w:val="0"/>
          <w:color w:val="auto"/>
          <w:sz w:val="22"/>
          <w:szCs w:val="22"/>
          <w:lang w:eastAsia="fr-CH"/>
        </w:rPr>
      </w:pPr>
      <w:hyperlink w:anchor="_Toc75132231" w:history="1">
        <w:r w:rsidRPr="001D1C70">
          <w:rPr>
            <w:rStyle w:val="Lienhypertexte"/>
          </w:rPr>
          <w:t>1.1</w:t>
        </w:r>
        <w:r>
          <w:rPr>
            <w:rFonts w:cstheme="minorBidi"/>
            <w:b w:val="0"/>
            <w:bCs w:val="0"/>
            <w:smallCaps w:val="0"/>
            <w:color w:val="auto"/>
            <w:sz w:val="22"/>
            <w:szCs w:val="22"/>
            <w:lang w:eastAsia="fr-CH"/>
          </w:rPr>
          <w:tab/>
        </w:r>
        <w:r w:rsidRPr="001D1C70">
          <w:rPr>
            <w:rStyle w:val="Lienhypertexte"/>
          </w:rPr>
          <w:t>Objectifs du module</w:t>
        </w:r>
        <w:r>
          <w:rPr>
            <w:webHidden/>
          </w:rPr>
          <w:tab/>
        </w:r>
        <w:r>
          <w:rPr>
            <w:webHidden/>
          </w:rPr>
          <w:fldChar w:fldCharType="begin"/>
        </w:r>
        <w:r>
          <w:rPr>
            <w:webHidden/>
          </w:rPr>
          <w:instrText xml:space="preserve"> PAGEREF _Toc75132231 \h </w:instrText>
        </w:r>
        <w:r>
          <w:rPr>
            <w:webHidden/>
          </w:rPr>
        </w:r>
        <w:r>
          <w:rPr>
            <w:webHidden/>
          </w:rPr>
          <w:fldChar w:fldCharType="separate"/>
        </w:r>
        <w:r>
          <w:rPr>
            <w:webHidden/>
          </w:rPr>
          <w:t>1</w:t>
        </w:r>
        <w:r>
          <w:rPr>
            <w:webHidden/>
          </w:rPr>
          <w:fldChar w:fldCharType="end"/>
        </w:r>
      </w:hyperlink>
    </w:p>
    <w:p w14:paraId="11392AAF" w14:textId="0BF8DCB9" w:rsidR="00751BCB" w:rsidRDefault="00751BCB">
      <w:pPr>
        <w:pStyle w:val="TM2"/>
        <w:rPr>
          <w:rFonts w:cstheme="minorBidi"/>
          <w:b w:val="0"/>
          <w:bCs w:val="0"/>
          <w:smallCaps w:val="0"/>
          <w:color w:val="auto"/>
          <w:sz w:val="22"/>
          <w:szCs w:val="22"/>
          <w:lang w:eastAsia="fr-CH"/>
        </w:rPr>
      </w:pPr>
      <w:hyperlink w:anchor="_Toc75132232" w:history="1">
        <w:r w:rsidRPr="001D1C70">
          <w:rPr>
            <w:rStyle w:val="Lienhypertexte"/>
          </w:rPr>
          <w:t>1.2</w:t>
        </w:r>
        <w:r>
          <w:rPr>
            <w:rFonts w:cstheme="minorBidi"/>
            <w:b w:val="0"/>
            <w:bCs w:val="0"/>
            <w:smallCaps w:val="0"/>
            <w:color w:val="auto"/>
            <w:sz w:val="22"/>
            <w:szCs w:val="22"/>
            <w:lang w:eastAsia="fr-CH"/>
          </w:rPr>
          <w:tab/>
        </w:r>
        <w:r w:rsidRPr="001D1C70">
          <w:rPr>
            <w:rStyle w:val="Lienhypertexte"/>
          </w:rPr>
          <w:t>Projet personnel</w:t>
        </w:r>
        <w:r>
          <w:rPr>
            <w:webHidden/>
          </w:rPr>
          <w:tab/>
        </w:r>
        <w:r>
          <w:rPr>
            <w:webHidden/>
          </w:rPr>
          <w:fldChar w:fldCharType="begin"/>
        </w:r>
        <w:r>
          <w:rPr>
            <w:webHidden/>
          </w:rPr>
          <w:instrText xml:space="preserve"> PAGEREF _Toc75132232 \h </w:instrText>
        </w:r>
        <w:r>
          <w:rPr>
            <w:webHidden/>
          </w:rPr>
        </w:r>
        <w:r>
          <w:rPr>
            <w:webHidden/>
          </w:rPr>
          <w:fldChar w:fldCharType="separate"/>
        </w:r>
        <w:r>
          <w:rPr>
            <w:webHidden/>
          </w:rPr>
          <w:t>1</w:t>
        </w:r>
        <w:r>
          <w:rPr>
            <w:webHidden/>
          </w:rPr>
          <w:fldChar w:fldCharType="end"/>
        </w:r>
      </w:hyperlink>
    </w:p>
    <w:p w14:paraId="59274381" w14:textId="6DC7635E" w:rsidR="00751BCB" w:rsidRDefault="00751BCB">
      <w:pPr>
        <w:pStyle w:val="TM1"/>
        <w:rPr>
          <w:rFonts w:cstheme="minorBidi"/>
          <w:b w:val="0"/>
          <w:bCs w:val="0"/>
          <w:caps w:val="0"/>
          <w:color w:val="auto"/>
          <w:sz w:val="22"/>
          <w:szCs w:val="22"/>
          <w:u w:val="none"/>
          <w:lang w:eastAsia="fr-CH"/>
        </w:rPr>
      </w:pPr>
      <w:hyperlink w:anchor="_Toc75132233" w:history="1">
        <w:r w:rsidRPr="001D1C70">
          <w:rPr>
            <w:rStyle w:val="Lienhypertexte"/>
          </w:rPr>
          <w:t>2</w:t>
        </w:r>
        <w:r>
          <w:rPr>
            <w:rFonts w:cstheme="minorBidi"/>
            <w:b w:val="0"/>
            <w:bCs w:val="0"/>
            <w:caps w:val="0"/>
            <w:color w:val="auto"/>
            <w:sz w:val="22"/>
            <w:szCs w:val="22"/>
            <w:u w:val="none"/>
            <w:lang w:eastAsia="fr-CH"/>
          </w:rPr>
          <w:tab/>
        </w:r>
        <w:r w:rsidRPr="001D1C70">
          <w:rPr>
            <w:rStyle w:val="Lienhypertexte"/>
          </w:rPr>
          <w:t>Analyse à faire complètement avec EA</w:t>
        </w:r>
        <w:r>
          <w:rPr>
            <w:webHidden/>
          </w:rPr>
          <w:tab/>
        </w:r>
        <w:r>
          <w:rPr>
            <w:webHidden/>
          </w:rPr>
          <w:fldChar w:fldCharType="begin"/>
        </w:r>
        <w:r>
          <w:rPr>
            <w:webHidden/>
          </w:rPr>
          <w:instrText xml:space="preserve"> PAGEREF _Toc75132233 \h </w:instrText>
        </w:r>
        <w:r>
          <w:rPr>
            <w:webHidden/>
          </w:rPr>
        </w:r>
        <w:r>
          <w:rPr>
            <w:webHidden/>
          </w:rPr>
          <w:fldChar w:fldCharType="separate"/>
        </w:r>
        <w:r>
          <w:rPr>
            <w:webHidden/>
          </w:rPr>
          <w:t>3</w:t>
        </w:r>
        <w:r>
          <w:rPr>
            <w:webHidden/>
          </w:rPr>
          <w:fldChar w:fldCharType="end"/>
        </w:r>
      </w:hyperlink>
    </w:p>
    <w:p w14:paraId="52559416" w14:textId="6A652492" w:rsidR="00751BCB" w:rsidRDefault="00751BCB">
      <w:pPr>
        <w:pStyle w:val="TM2"/>
        <w:rPr>
          <w:rFonts w:cstheme="minorBidi"/>
          <w:b w:val="0"/>
          <w:bCs w:val="0"/>
          <w:smallCaps w:val="0"/>
          <w:color w:val="auto"/>
          <w:sz w:val="22"/>
          <w:szCs w:val="22"/>
          <w:lang w:eastAsia="fr-CH"/>
        </w:rPr>
      </w:pPr>
      <w:hyperlink w:anchor="_Toc75132234" w:history="1">
        <w:r w:rsidRPr="001D1C70">
          <w:rPr>
            <w:rStyle w:val="Lienhypertexte"/>
          </w:rPr>
          <w:t>2.1</w:t>
        </w:r>
        <w:r>
          <w:rPr>
            <w:rFonts w:cstheme="minorBidi"/>
            <w:b w:val="0"/>
            <w:bCs w:val="0"/>
            <w:smallCaps w:val="0"/>
            <w:color w:val="auto"/>
            <w:sz w:val="22"/>
            <w:szCs w:val="22"/>
            <w:lang w:eastAsia="fr-CH"/>
          </w:rPr>
          <w:tab/>
        </w:r>
        <w:r w:rsidRPr="001D1C70">
          <w:rPr>
            <w:rStyle w:val="Lienhypertexte"/>
          </w:rPr>
          <w:t>Use case avec les explications de l’application</w:t>
        </w:r>
        <w:r>
          <w:rPr>
            <w:webHidden/>
          </w:rPr>
          <w:tab/>
        </w:r>
        <w:r>
          <w:rPr>
            <w:webHidden/>
          </w:rPr>
          <w:fldChar w:fldCharType="begin"/>
        </w:r>
        <w:r>
          <w:rPr>
            <w:webHidden/>
          </w:rPr>
          <w:instrText xml:space="preserve"> PAGEREF _Toc75132234 \h </w:instrText>
        </w:r>
        <w:r>
          <w:rPr>
            <w:webHidden/>
          </w:rPr>
        </w:r>
        <w:r>
          <w:rPr>
            <w:webHidden/>
          </w:rPr>
          <w:fldChar w:fldCharType="separate"/>
        </w:r>
        <w:r>
          <w:rPr>
            <w:webHidden/>
          </w:rPr>
          <w:t>3</w:t>
        </w:r>
        <w:r>
          <w:rPr>
            <w:webHidden/>
          </w:rPr>
          <w:fldChar w:fldCharType="end"/>
        </w:r>
      </w:hyperlink>
    </w:p>
    <w:p w14:paraId="381F033C" w14:textId="2D808846" w:rsidR="00751BCB" w:rsidRDefault="00751BCB">
      <w:pPr>
        <w:pStyle w:val="TM2"/>
        <w:rPr>
          <w:rFonts w:cstheme="minorBidi"/>
          <w:b w:val="0"/>
          <w:bCs w:val="0"/>
          <w:smallCaps w:val="0"/>
          <w:color w:val="auto"/>
          <w:sz w:val="22"/>
          <w:szCs w:val="22"/>
          <w:lang w:eastAsia="fr-CH"/>
        </w:rPr>
      </w:pPr>
      <w:hyperlink w:anchor="_Toc75132235" w:history="1">
        <w:r w:rsidRPr="001D1C70">
          <w:rPr>
            <w:rStyle w:val="Lienhypertexte"/>
          </w:rPr>
          <w:t>2.2</w:t>
        </w:r>
        <w:r>
          <w:rPr>
            <w:rFonts w:cstheme="minorBidi"/>
            <w:b w:val="0"/>
            <w:bCs w:val="0"/>
            <w:smallCaps w:val="0"/>
            <w:color w:val="auto"/>
            <w:sz w:val="22"/>
            <w:szCs w:val="22"/>
            <w:lang w:eastAsia="fr-CH"/>
          </w:rPr>
          <w:tab/>
        </w:r>
        <w:r w:rsidRPr="001D1C70">
          <w:rPr>
            <w:rStyle w:val="Lienhypertexte"/>
          </w:rPr>
          <w:t>Activity Diagram d’un cas complet navigant dans l’application avec les explications</w:t>
        </w:r>
        <w:r>
          <w:rPr>
            <w:webHidden/>
          </w:rPr>
          <w:tab/>
        </w:r>
        <w:r>
          <w:rPr>
            <w:webHidden/>
          </w:rPr>
          <w:fldChar w:fldCharType="begin"/>
        </w:r>
        <w:r>
          <w:rPr>
            <w:webHidden/>
          </w:rPr>
          <w:instrText xml:space="preserve"> PAGEREF _Toc75132235 \h </w:instrText>
        </w:r>
        <w:r>
          <w:rPr>
            <w:webHidden/>
          </w:rPr>
        </w:r>
        <w:r>
          <w:rPr>
            <w:webHidden/>
          </w:rPr>
          <w:fldChar w:fldCharType="separate"/>
        </w:r>
        <w:r>
          <w:rPr>
            <w:webHidden/>
          </w:rPr>
          <w:t>4</w:t>
        </w:r>
        <w:r>
          <w:rPr>
            <w:webHidden/>
          </w:rPr>
          <w:fldChar w:fldCharType="end"/>
        </w:r>
      </w:hyperlink>
    </w:p>
    <w:p w14:paraId="18CBD636" w14:textId="6D742FD1" w:rsidR="00751BCB" w:rsidRDefault="00751BCB">
      <w:pPr>
        <w:pStyle w:val="TM1"/>
        <w:rPr>
          <w:rFonts w:cstheme="minorBidi"/>
          <w:b w:val="0"/>
          <w:bCs w:val="0"/>
          <w:caps w:val="0"/>
          <w:color w:val="auto"/>
          <w:sz w:val="22"/>
          <w:szCs w:val="22"/>
          <w:u w:val="none"/>
          <w:lang w:eastAsia="fr-CH"/>
        </w:rPr>
      </w:pPr>
      <w:hyperlink w:anchor="_Toc75132236" w:history="1">
        <w:r w:rsidRPr="001D1C70">
          <w:rPr>
            <w:rStyle w:val="Lienhypertexte"/>
          </w:rPr>
          <w:t>3</w:t>
        </w:r>
        <w:r>
          <w:rPr>
            <w:rFonts w:cstheme="minorBidi"/>
            <w:b w:val="0"/>
            <w:bCs w:val="0"/>
            <w:caps w:val="0"/>
            <w:color w:val="auto"/>
            <w:sz w:val="22"/>
            <w:szCs w:val="22"/>
            <w:u w:val="none"/>
            <w:lang w:eastAsia="fr-CH"/>
          </w:rPr>
          <w:tab/>
        </w:r>
        <w:r w:rsidRPr="001D1C70">
          <w:rPr>
            <w:rStyle w:val="Lienhypertexte"/>
          </w:rPr>
          <w:t>Conception à faire complétement avec EA</w:t>
        </w:r>
        <w:r>
          <w:rPr>
            <w:webHidden/>
          </w:rPr>
          <w:tab/>
        </w:r>
        <w:r>
          <w:rPr>
            <w:webHidden/>
          </w:rPr>
          <w:fldChar w:fldCharType="begin"/>
        </w:r>
        <w:r>
          <w:rPr>
            <w:webHidden/>
          </w:rPr>
          <w:instrText xml:space="preserve"> PAGEREF _Toc75132236 \h </w:instrText>
        </w:r>
        <w:r>
          <w:rPr>
            <w:webHidden/>
          </w:rPr>
        </w:r>
        <w:r>
          <w:rPr>
            <w:webHidden/>
          </w:rPr>
          <w:fldChar w:fldCharType="separate"/>
        </w:r>
        <w:r>
          <w:rPr>
            <w:webHidden/>
          </w:rPr>
          <w:t>5</w:t>
        </w:r>
        <w:r>
          <w:rPr>
            <w:webHidden/>
          </w:rPr>
          <w:fldChar w:fldCharType="end"/>
        </w:r>
      </w:hyperlink>
    </w:p>
    <w:p w14:paraId="5EE59F0C" w14:textId="7653C1E1" w:rsidR="00751BCB" w:rsidRDefault="00751BCB">
      <w:pPr>
        <w:pStyle w:val="TM2"/>
        <w:rPr>
          <w:rFonts w:cstheme="minorBidi"/>
          <w:b w:val="0"/>
          <w:bCs w:val="0"/>
          <w:smallCaps w:val="0"/>
          <w:color w:val="auto"/>
          <w:sz w:val="22"/>
          <w:szCs w:val="22"/>
          <w:lang w:eastAsia="fr-CH"/>
        </w:rPr>
      </w:pPr>
      <w:hyperlink w:anchor="_Toc75132237" w:history="1">
        <w:r w:rsidRPr="001D1C70">
          <w:rPr>
            <w:rStyle w:val="Lienhypertexte"/>
          </w:rPr>
          <w:t>3.1</w:t>
        </w:r>
        <w:r>
          <w:rPr>
            <w:rFonts w:cstheme="minorBidi"/>
            <w:b w:val="0"/>
            <w:bCs w:val="0"/>
            <w:smallCaps w:val="0"/>
            <w:color w:val="auto"/>
            <w:sz w:val="22"/>
            <w:szCs w:val="22"/>
            <w:lang w:eastAsia="fr-CH"/>
          </w:rPr>
          <w:tab/>
        </w:r>
        <w:r w:rsidRPr="001D1C70">
          <w:rPr>
            <w:rStyle w:val="Lienhypertexte"/>
          </w:rPr>
          <w:t>Conception MVC du client</w:t>
        </w:r>
        <w:r>
          <w:rPr>
            <w:webHidden/>
          </w:rPr>
          <w:tab/>
        </w:r>
        <w:r>
          <w:rPr>
            <w:webHidden/>
          </w:rPr>
          <w:fldChar w:fldCharType="begin"/>
        </w:r>
        <w:r>
          <w:rPr>
            <w:webHidden/>
          </w:rPr>
          <w:instrText xml:space="preserve"> PAGEREF _Toc75132237 \h </w:instrText>
        </w:r>
        <w:r>
          <w:rPr>
            <w:webHidden/>
          </w:rPr>
        </w:r>
        <w:r>
          <w:rPr>
            <w:webHidden/>
          </w:rPr>
          <w:fldChar w:fldCharType="separate"/>
        </w:r>
        <w:r>
          <w:rPr>
            <w:webHidden/>
          </w:rPr>
          <w:t>5</w:t>
        </w:r>
        <w:r>
          <w:rPr>
            <w:webHidden/>
          </w:rPr>
          <w:fldChar w:fldCharType="end"/>
        </w:r>
      </w:hyperlink>
    </w:p>
    <w:p w14:paraId="2A136980" w14:textId="2FC27E32" w:rsidR="00751BCB" w:rsidRDefault="00751BCB">
      <w:pPr>
        <w:pStyle w:val="TM1"/>
        <w:rPr>
          <w:rFonts w:cstheme="minorBidi"/>
          <w:b w:val="0"/>
          <w:bCs w:val="0"/>
          <w:caps w:val="0"/>
          <w:color w:val="auto"/>
          <w:sz w:val="22"/>
          <w:szCs w:val="22"/>
          <w:u w:val="none"/>
          <w:lang w:eastAsia="fr-CH"/>
        </w:rPr>
      </w:pPr>
      <w:hyperlink w:anchor="_Toc75132238" w:history="1">
        <w:r w:rsidRPr="001D1C70">
          <w:rPr>
            <w:rStyle w:val="Lienhypertexte"/>
          </w:rPr>
          <w:t>4</w:t>
        </w:r>
        <w:r>
          <w:rPr>
            <w:rFonts w:cstheme="minorBidi"/>
            <w:b w:val="0"/>
            <w:bCs w:val="0"/>
            <w:caps w:val="0"/>
            <w:color w:val="auto"/>
            <w:sz w:val="22"/>
            <w:szCs w:val="22"/>
            <w:u w:val="none"/>
            <w:lang w:eastAsia="fr-CH"/>
          </w:rPr>
          <w:tab/>
        </w:r>
        <w:r w:rsidRPr="001D1C70">
          <w:rPr>
            <w:rStyle w:val="Lienhypertexte"/>
          </w:rPr>
          <w:t>Implémentation de l’application</w:t>
        </w:r>
        <w:r>
          <w:rPr>
            <w:webHidden/>
          </w:rPr>
          <w:tab/>
        </w:r>
        <w:r>
          <w:rPr>
            <w:webHidden/>
          </w:rPr>
          <w:fldChar w:fldCharType="begin"/>
        </w:r>
        <w:r>
          <w:rPr>
            <w:webHidden/>
          </w:rPr>
          <w:instrText xml:space="preserve"> PAGEREF _Toc75132238 \h </w:instrText>
        </w:r>
        <w:r>
          <w:rPr>
            <w:webHidden/>
          </w:rPr>
        </w:r>
        <w:r>
          <w:rPr>
            <w:webHidden/>
          </w:rPr>
          <w:fldChar w:fldCharType="separate"/>
        </w:r>
        <w:r>
          <w:rPr>
            <w:webHidden/>
          </w:rPr>
          <w:t>6</w:t>
        </w:r>
        <w:r>
          <w:rPr>
            <w:webHidden/>
          </w:rPr>
          <w:fldChar w:fldCharType="end"/>
        </w:r>
      </w:hyperlink>
    </w:p>
    <w:p w14:paraId="45C31AAF" w14:textId="6C213705" w:rsidR="00751BCB" w:rsidRDefault="00751BCB">
      <w:pPr>
        <w:pStyle w:val="TM2"/>
        <w:rPr>
          <w:rFonts w:cstheme="minorBidi"/>
          <w:b w:val="0"/>
          <w:bCs w:val="0"/>
          <w:smallCaps w:val="0"/>
          <w:color w:val="auto"/>
          <w:sz w:val="22"/>
          <w:szCs w:val="22"/>
          <w:lang w:eastAsia="fr-CH"/>
        </w:rPr>
      </w:pPr>
      <w:hyperlink w:anchor="_Toc75132239" w:history="1">
        <w:r w:rsidRPr="001D1C70">
          <w:rPr>
            <w:rStyle w:val="Lienhypertexte"/>
          </w:rPr>
          <w:t>4.1</w:t>
        </w:r>
        <w:r>
          <w:rPr>
            <w:rFonts w:cstheme="minorBidi"/>
            <w:b w:val="0"/>
            <w:bCs w:val="0"/>
            <w:smallCaps w:val="0"/>
            <w:color w:val="auto"/>
            <w:sz w:val="22"/>
            <w:szCs w:val="22"/>
            <w:lang w:eastAsia="fr-CH"/>
          </w:rPr>
          <w:tab/>
        </w:r>
        <w:r w:rsidRPr="001D1C70">
          <w:rPr>
            <w:rStyle w:val="Lienhypertexte"/>
          </w:rPr>
          <w:t>Partie HTML et CSS</w:t>
        </w:r>
        <w:r>
          <w:rPr>
            <w:webHidden/>
          </w:rPr>
          <w:tab/>
        </w:r>
        <w:r>
          <w:rPr>
            <w:webHidden/>
          </w:rPr>
          <w:fldChar w:fldCharType="begin"/>
        </w:r>
        <w:r>
          <w:rPr>
            <w:webHidden/>
          </w:rPr>
          <w:instrText xml:space="preserve"> PAGEREF _Toc75132239 \h </w:instrText>
        </w:r>
        <w:r>
          <w:rPr>
            <w:webHidden/>
          </w:rPr>
        </w:r>
        <w:r>
          <w:rPr>
            <w:webHidden/>
          </w:rPr>
          <w:fldChar w:fldCharType="separate"/>
        </w:r>
        <w:r>
          <w:rPr>
            <w:webHidden/>
          </w:rPr>
          <w:t>6</w:t>
        </w:r>
        <w:r>
          <w:rPr>
            <w:webHidden/>
          </w:rPr>
          <w:fldChar w:fldCharType="end"/>
        </w:r>
      </w:hyperlink>
    </w:p>
    <w:p w14:paraId="68E3747A" w14:textId="68E8CAA0" w:rsidR="00751BCB" w:rsidRDefault="00751BCB">
      <w:pPr>
        <w:pStyle w:val="TM2"/>
        <w:rPr>
          <w:rFonts w:cstheme="minorBidi"/>
          <w:b w:val="0"/>
          <w:bCs w:val="0"/>
          <w:smallCaps w:val="0"/>
          <w:color w:val="auto"/>
          <w:sz w:val="22"/>
          <w:szCs w:val="22"/>
          <w:lang w:eastAsia="fr-CH"/>
        </w:rPr>
      </w:pPr>
      <w:hyperlink w:anchor="_Toc75132240" w:history="1">
        <w:r w:rsidRPr="001D1C70">
          <w:rPr>
            <w:rStyle w:val="Lienhypertexte"/>
          </w:rPr>
          <w:t>4.2</w:t>
        </w:r>
        <w:r>
          <w:rPr>
            <w:rFonts w:cstheme="minorBidi"/>
            <w:b w:val="0"/>
            <w:bCs w:val="0"/>
            <w:smallCaps w:val="0"/>
            <w:color w:val="auto"/>
            <w:sz w:val="22"/>
            <w:szCs w:val="22"/>
            <w:lang w:eastAsia="fr-CH"/>
          </w:rPr>
          <w:tab/>
        </w:r>
        <w:r w:rsidRPr="001D1C70">
          <w:rPr>
            <w:rStyle w:val="Lienhypertexte"/>
          </w:rPr>
          <w:t>Partie JS et les commentaires</w:t>
        </w:r>
        <w:r>
          <w:rPr>
            <w:webHidden/>
          </w:rPr>
          <w:tab/>
        </w:r>
        <w:r>
          <w:rPr>
            <w:webHidden/>
          </w:rPr>
          <w:fldChar w:fldCharType="begin"/>
        </w:r>
        <w:r>
          <w:rPr>
            <w:webHidden/>
          </w:rPr>
          <w:instrText xml:space="preserve"> PAGEREF _Toc75132240 \h </w:instrText>
        </w:r>
        <w:r>
          <w:rPr>
            <w:webHidden/>
          </w:rPr>
        </w:r>
        <w:r>
          <w:rPr>
            <w:webHidden/>
          </w:rPr>
          <w:fldChar w:fldCharType="separate"/>
        </w:r>
        <w:r>
          <w:rPr>
            <w:webHidden/>
          </w:rPr>
          <w:t>7</w:t>
        </w:r>
        <w:r>
          <w:rPr>
            <w:webHidden/>
          </w:rPr>
          <w:fldChar w:fldCharType="end"/>
        </w:r>
      </w:hyperlink>
    </w:p>
    <w:p w14:paraId="78F86267" w14:textId="5155CC8A" w:rsidR="00751BCB" w:rsidRDefault="00751BCB">
      <w:pPr>
        <w:pStyle w:val="TM1"/>
        <w:rPr>
          <w:rFonts w:cstheme="minorBidi"/>
          <w:b w:val="0"/>
          <w:bCs w:val="0"/>
          <w:caps w:val="0"/>
          <w:color w:val="auto"/>
          <w:sz w:val="22"/>
          <w:szCs w:val="22"/>
          <w:u w:val="none"/>
          <w:lang w:eastAsia="fr-CH"/>
        </w:rPr>
      </w:pPr>
      <w:hyperlink w:anchor="_Toc75132241" w:history="1">
        <w:r w:rsidRPr="001D1C70">
          <w:rPr>
            <w:rStyle w:val="Lienhypertexte"/>
          </w:rPr>
          <w:t>5</w:t>
        </w:r>
        <w:r>
          <w:rPr>
            <w:rFonts w:cstheme="minorBidi"/>
            <w:b w:val="0"/>
            <w:bCs w:val="0"/>
            <w:caps w:val="0"/>
            <w:color w:val="auto"/>
            <w:sz w:val="22"/>
            <w:szCs w:val="22"/>
            <w:u w:val="none"/>
            <w:lang w:eastAsia="fr-CH"/>
          </w:rPr>
          <w:tab/>
        </w:r>
        <w:r w:rsidRPr="001D1C70">
          <w:rPr>
            <w:rStyle w:val="Lienhypertexte"/>
          </w:rPr>
          <w:t>Tests de l’application</w:t>
        </w:r>
        <w:r>
          <w:rPr>
            <w:webHidden/>
          </w:rPr>
          <w:tab/>
        </w:r>
        <w:r>
          <w:rPr>
            <w:webHidden/>
          </w:rPr>
          <w:fldChar w:fldCharType="begin"/>
        </w:r>
        <w:r>
          <w:rPr>
            <w:webHidden/>
          </w:rPr>
          <w:instrText xml:space="preserve"> PAGEREF _Toc75132241 \h </w:instrText>
        </w:r>
        <w:r>
          <w:rPr>
            <w:webHidden/>
          </w:rPr>
        </w:r>
        <w:r>
          <w:rPr>
            <w:webHidden/>
          </w:rPr>
          <w:fldChar w:fldCharType="separate"/>
        </w:r>
        <w:r>
          <w:rPr>
            <w:webHidden/>
          </w:rPr>
          <w:t>15</w:t>
        </w:r>
        <w:r>
          <w:rPr>
            <w:webHidden/>
          </w:rPr>
          <w:fldChar w:fldCharType="end"/>
        </w:r>
      </w:hyperlink>
    </w:p>
    <w:p w14:paraId="6BE413CF" w14:textId="3FEBB0BE" w:rsidR="00751BCB" w:rsidRDefault="00751BCB">
      <w:pPr>
        <w:pStyle w:val="TM2"/>
        <w:rPr>
          <w:rFonts w:cstheme="minorBidi"/>
          <w:b w:val="0"/>
          <w:bCs w:val="0"/>
          <w:smallCaps w:val="0"/>
          <w:color w:val="auto"/>
          <w:sz w:val="22"/>
          <w:szCs w:val="22"/>
          <w:lang w:eastAsia="fr-CH"/>
        </w:rPr>
      </w:pPr>
      <w:hyperlink w:anchor="_Toc75132242" w:history="1">
        <w:r w:rsidRPr="001D1C70">
          <w:rPr>
            <w:rStyle w:val="Lienhypertexte"/>
          </w:rPr>
          <w:t>5.1</w:t>
        </w:r>
        <w:r>
          <w:rPr>
            <w:rFonts w:cstheme="minorBidi"/>
            <w:b w:val="0"/>
            <w:bCs w:val="0"/>
            <w:smallCaps w:val="0"/>
            <w:color w:val="auto"/>
            <w:sz w:val="22"/>
            <w:szCs w:val="22"/>
            <w:lang w:eastAsia="fr-CH"/>
          </w:rPr>
          <w:tab/>
        </w:r>
        <w:r w:rsidRPr="001D1C70">
          <w:rPr>
            <w:rStyle w:val="Lienhypertexte"/>
          </w:rPr>
          <w:t>Client fonctions internes</w:t>
        </w:r>
        <w:r>
          <w:rPr>
            <w:webHidden/>
          </w:rPr>
          <w:tab/>
        </w:r>
        <w:r>
          <w:rPr>
            <w:webHidden/>
          </w:rPr>
          <w:fldChar w:fldCharType="begin"/>
        </w:r>
        <w:r>
          <w:rPr>
            <w:webHidden/>
          </w:rPr>
          <w:instrText xml:space="preserve"> PAGEREF _Toc75132242 \h </w:instrText>
        </w:r>
        <w:r>
          <w:rPr>
            <w:webHidden/>
          </w:rPr>
        </w:r>
        <w:r>
          <w:rPr>
            <w:webHidden/>
          </w:rPr>
          <w:fldChar w:fldCharType="separate"/>
        </w:r>
        <w:r>
          <w:rPr>
            <w:webHidden/>
          </w:rPr>
          <w:t>15</w:t>
        </w:r>
        <w:r>
          <w:rPr>
            <w:webHidden/>
          </w:rPr>
          <w:fldChar w:fldCharType="end"/>
        </w:r>
      </w:hyperlink>
    </w:p>
    <w:p w14:paraId="27D8D8EC" w14:textId="6F4AD35F" w:rsidR="00751BCB" w:rsidRDefault="00751BCB">
      <w:pPr>
        <w:pStyle w:val="TM2"/>
        <w:rPr>
          <w:rFonts w:cstheme="minorBidi"/>
          <w:b w:val="0"/>
          <w:bCs w:val="0"/>
          <w:smallCaps w:val="0"/>
          <w:color w:val="auto"/>
          <w:sz w:val="22"/>
          <w:szCs w:val="22"/>
          <w:lang w:eastAsia="fr-CH"/>
        </w:rPr>
      </w:pPr>
      <w:hyperlink w:anchor="_Toc75132243" w:history="1">
        <w:r w:rsidRPr="001D1C70">
          <w:rPr>
            <w:rStyle w:val="Lienhypertexte"/>
          </w:rPr>
          <w:t>5.2</w:t>
        </w:r>
        <w:r>
          <w:rPr>
            <w:rFonts w:cstheme="minorBidi"/>
            <w:b w:val="0"/>
            <w:bCs w:val="0"/>
            <w:smallCaps w:val="0"/>
            <w:color w:val="auto"/>
            <w:sz w:val="22"/>
            <w:szCs w:val="22"/>
            <w:lang w:eastAsia="fr-CH"/>
          </w:rPr>
          <w:tab/>
        </w:r>
        <w:r w:rsidRPr="001D1C70">
          <w:rPr>
            <w:rStyle w:val="Lienhypertexte"/>
          </w:rPr>
          <w:t>Client fonctions extérieures</w:t>
        </w:r>
        <w:r>
          <w:rPr>
            <w:webHidden/>
          </w:rPr>
          <w:tab/>
        </w:r>
        <w:r>
          <w:rPr>
            <w:webHidden/>
          </w:rPr>
          <w:fldChar w:fldCharType="begin"/>
        </w:r>
        <w:r>
          <w:rPr>
            <w:webHidden/>
          </w:rPr>
          <w:instrText xml:space="preserve"> PAGEREF _Toc75132243 \h </w:instrText>
        </w:r>
        <w:r>
          <w:rPr>
            <w:webHidden/>
          </w:rPr>
        </w:r>
        <w:r>
          <w:rPr>
            <w:webHidden/>
          </w:rPr>
          <w:fldChar w:fldCharType="separate"/>
        </w:r>
        <w:r>
          <w:rPr>
            <w:webHidden/>
          </w:rPr>
          <w:t>15</w:t>
        </w:r>
        <w:r>
          <w:rPr>
            <w:webHidden/>
          </w:rPr>
          <w:fldChar w:fldCharType="end"/>
        </w:r>
      </w:hyperlink>
    </w:p>
    <w:p w14:paraId="45069ECA" w14:textId="387BB02F" w:rsidR="00751BCB" w:rsidRDefault="00751BCB">
      <w:pPr>
        <w:pStyle w:val="TM1"/>
        <w:rPr>
          <w:rFonts w:cstheme="minorBidi"/>
          <w:b w:val="0"/>
          <w:bCs w:val="0"/>
          <w:caps w:val="0"/>
          <w:color w:val="auto"/>
          <w:sz w:val="22"/>
          <w:szCs w:val="22"/>
          <w:u w:val="none"/>
          <w:lang w:eastAsia="fr-CH"/>
        </w:rPr>
      </w:pPr>
      <w:hyperlink w:anchor="_Toc75132244" w:history="1">
        <w:r w:rsidRPr="001D1C70">
          <w:rPr>
            <w:rStyle w:val="Lienhypertexte"/>
          </w:rPr>
          <w:t>6</w:t>
        </w:r>
        <w:r>
          <w:rPr>
            <w:rFonts w:cstheme="minorBidi"/>
            <w:b w:val="0"/>
            <w:bCs w:val="0"/>
            <w:caps w:val="0"/>
            <w:color w:val="auto"/>
            <w:sz w:val="22"/>
            <w:szCs w:val="22"/>
            <w:u w:val="none"/>
            <w:lang w:eastAsia="fr-CH"/>
          </w:rPr>
          <w:tab/>
        </w:r>
        <w:r w:rsidRPr="001D1C70">
          <w:rPr>
            <w:rStyle w:val="Lienhypertexte"/>
          </w:rPr>
          <w:t>Hébergement et installation du projet complet</w:t>
        </w:r>
        <w:r>
          <w:rPr>
            <w:webHidden/>
          </w:rPr>
          <w:tab/>
        </w:r>
        <w:r>
          <w:rPr>
            <w:webHidden/>
          </w:rPr>
          <w:fldChar w:fldCharType="begin"/>
        </w:r>
        <w:r>
          <w:rPr>
            <w:webHidden/>
          </w:rPr>
          <w:instrText xml:space="preserve"> PAGEREF _Toc75132244 \h </w:instrText>
        </w:r>
        <w:r>
          <w:rPr>
            <w:webHidden/>
          </w:rPr>
        </w:r>
        <w:r>
          <w:rPr>
            <w:webHidden/>
          </w:rPr>
          <w:fldChar w:fldCharType="separate"/>
        </w:r>
        <w:r>
          <w:rPr>
            <w:webHidden/>
          </w:rPr>
          <w:t>15</w:t>
        </w:r>
        <w:r>
          <w:rPr>
            <w:webHidden/>
          </w:rPr>
          <w:fldChar w:fldCharType="end"/>
        </w:r>
      </w:hyperlink>
    </w:p>
    <w:p w14:paraId="2A06890B" w14:textId="407ADD04" w:rsidR="00751BCB" w:rsidRDefault="00751BCB">
      <w:pPr>
        <w:pStyle w:val="TM1"/>
        <w:rPr>
          <w:rFonts w:cstheme="minorBidi"/>
          <w:b w:val="0"/>
          <w:bCs w:val="0"/>
          <w:caps w:val="0"/>
          <w:color w:val="auto"/>
          <w:sz w:val="22"/>
          <w:szCs w:val="22"/>
          <w:u w:val="none"/>
          <w:lang w:eastAsia="fr-CH"/>
        </w:rPr>
      </w:pPr>
      <w:hyperlink w:anchor="_Toc75132245" w:history="1">
        <w:r w:rsidRPr="001D1C70">
          <w:rPr>
            <w:rStyle w:val="Lienhypertexte"/>
          </w:rPr>
          <w:t>7</w:t>
        </w:r>
        <w:r>
          <w:rPr>
            <w:rFonts w:cstheme="minorBidi"/>
            <w:b w:val="0"/>
            <w:bCs w:val="0"/>
            <w:caps w:val="0"/>
            <w:color w:val="auto"/>
            <w:sz w:val="22"/>
            <w:szCs w:val="22"/>
            <w:u w:val="none"/>
            <w:lang w:eastAsia="fr-CH"/>
          </w:rPr>
          <w:tab/>
        </w:r>
        <w:r w:rsidRPr="001D1C70">
          <w:rPr>
            <w:rStyle w:val="Lienhypertexte"/>
          </w:rPr>
          <w:t>Fonctionnement du projet hébergé</w:t>
        </w:r>
        <w:r>
          <w:rPr>
            <w:webHidden/>
          </w:rPr>
          <w:tab/>
        </w:r>
        <w:r>
          <w:rPr>
            <w:webHidden/>
          </w:rPr>
          <w:fldChar w:fldCharType="begin"/>
        </w:r>
        <w:r>
          <w:rPr>
            <w:webHidden/>
          </w:rPr>
          <w:instrText xml:space="preserve"> PAGEREF _Toc75132245 \h </w:instrText>
        </w:r>
        <w:r>
          <w:rPr>
            <w:webHidden/>
          </w:rPr>
        </w:r>
        <w:r>
          <w:rPr>
            <w:webHidden/>
          </w:rPr>
          <w:fldChar w:fldCharType="separate"/>
        </w:r>
        <w:r>
          <w:rPr>
            <w:webHidden/>
          </w:rPr>
          <w:t>16</w:t>
        </w:r>
        <w:r>
          <w:rPr>
            <w:webHidden/>
          </w:rPr>
          <w:fldChar w:fldCharType="end"/>
        </w:r>
      </w:hyperlink>
    </w:p>
    <w:p w14:paraId="57C446C8" w14:textId="47885498" w:rsidR="00751BCB" w:rsidRDefault="00751BCB">
      <w:pPr>
        <w:pStyle w:val="TM1"/>
        <w:rPr>
          <w:rFonts w:cstheme="minorBidi"/>
          <w:b w:val="0"/>
          <w:bCs w:val="0"/>
          <w:caps w:val="0"/>
          <w:color w:val="auto"/>
          <w:sz w:val="22"/>
          <w:szCs w:val="22"/>
          <w:u w:val="none"/>
          <w:lang w:eastAsia="fr-CH"/>
        </w:rPr>
      </w:pPr>
      <w:hyperlink w:anchor="_Toc75132246" w:history="1">
        <w:r w:rsidRPr="001D1C70">
          <w:rPr>
            <w:rStyle w:val="Lienhypertexte"/>
          </w:rPr>
          <w:t>8</w:t>
        </w:r>
        <w:r>
          <w:rPr>
            <w:rFonts w:cstheme="minorBidi"/>
            <w:b w:val="0"/>
            <w:bCs w:val="0"/>
            <w:caps w:val="0"/>
            <w:color w:val="auto"/>
            <w:sz w:val="22"/>
            <w:szCs w:val="22"/>
            <w:u w:val="none"/>
            <w:lang w:eastAsia="fr-CH"/>
          </w:rPr>
          <w:tab/>
        </w:r>
        <w:r w:rsidRPr="001D1C70">
          <w:rPr>
            <w:rStyle w:val="Lienhypertexte"/>
          </w:rPr>
          <w:t>Auto-évaluation et conclusion</w:t>
        </w:r>
        <w:r>
          <w:rPr>
            <w:webHidden/>
          </w:rPr>
          <w:tab/>
        </w:r>
        <w:r>
          <w:rPr>
            <w:webHidden/>
          </w:rPr>
          <w:fldChar w:fldCharType="begin"/>
        </w:r>
        <w:r>
          <w:rPr>
            <w:webHidden/>
          </w:rPr>
          <w:instrText xml:space="preserve"> PAGEREF _Toc75132246 \h </w:instrText>
        </w:r>
        <w:r>
          <w:rPr>
            <w:webHidden/>
          </w:rPr>
        </w:r>
        <w:r>
          <w:rPr>
            <w:webHidden/>
          </w:rPr>
          <w:fldChar w:fldCharType="separate"/>
        </w:r>
        <w:r>
          <w:rPr>
            <w:webHidden/>
          </w:rPr>
          <w:t>19</w:t>
        </w:r>
        <w:r>
          <w:rPr>
            <w:webHidden/>
          </w:rPr>
          <w:fldChar w:fldCharType="end"/>
        </w:r>
      </w:hyperlink>
    </w:p>
    <w:p w14:paraId="1FDC540E" w14:textId="2C301316" w:rsidR="00751BCB" w:rsidRDefault="00751BCB">
      <w:pPr>
        <w:pStyle w:val="TM1"/>
        <w:rPr>
          <w:rFonts w:cstheme="minorBidi"/>
          <w:b w:val="0"/>
          <w:bCs w:val="0"/>
          <w:caps w:val="0"/>
          <w:color w:val="auto"/>
          <w:sz w:val="22"/>
          <w:szCs w:val="22"/>
          <w:u w:val="none"/>
          <w:lang w:eastAsia="fr-CH"/>
        </w:rPr>
      </w:pPr>
      <w:hyperlink w:anchor="_Toc75132247" w:history="1">
        <w:r w:rsidRPr="001D1C70">
          <w:rPr>
            <w:rStyle w:val="Lienhypertexte"/>
          </w:rPr>
          <w:t>9</w:t>
        </w:r>
        <w:r>
          <w:rPr>
            <w:rFonts w:cstheme="minorBidi"/>
            <w:b w:val="0"/>
            <w:bCs w:val="0"/>
            <w:caps w:val="0"/>
            <w:color w:val="auto"/>
            <w:sz w:val="22"/>
            <w:szCs w:val="22"/>
            <w:u w:val="none"/>
            <w:lang w:eastAsia="fr-CH"/>
          </w:rPr>
          <w:tab/>
        </w:r>
        <w:r w:rsidRPr="001D1C70">
          <w:rPr>
            <w:rStyle w:val="Lienhypertexte"/>
          </w:rPr>
          <w:t>Tests technologiques selon les exercices</w:t>
        </w:r>
        <w:r>
          <w:rPr>
            <w:webHidden/>
          </w:rPr>
          <w:tab/>
        </w:r>
        <w:r>
          <w:rPr>
            <w:webHidden/>
          </w:rPr>
          <w:fldChar w:fldCharType="begin"/>
        </w:r>
        <w:r>
          <w:rPr>
            <w:webHidden/>
          </w:rPr>
          <w:instrText xml:space="preserve"> PAGEREF _Toc75132247 \h </w:instrText>
        </w:r>
        <w:r>
          <w:rPr>
            <w:webHidden/>
          </w:rPr>
        </w:r>
        <w:r>
          <w:rPr>
            <w:webHidden/>
          </w:rPr>
          <w:fldChar w:fldCharType="separate"/>
        </w:r>
        <w:r>
          <w:rPr>
            <w:webHidden/>
          </w:rPr>
          <w:t>20</w:t>
        </w:r>
        <w:r>
          <w:rPr>
            <w:webHidden/>
          </w:rPr>
          <w:fldChar w:fldCharType="end"/>
        </w:r>
      </w:hyperlink>
    </w:p>
    <w:p w14:paraId="6291580D" w14:textId="2A344187" w:rsidR="00751BCB" w:rsidRDefault="00751BCB">
      <w:pPr>
        <w:pStyle w:val="TM2"/>
        <w:rPr>
          <w:rFonts w:cstheme="minorBidi"/>
          <w:b w:val="0"/>
          <w:bCs w:val="0"/>
          <w:smallCaps w:val="0"/>
          <w:color w:val="auto"/>
          <w:sz w:val="22"/>
          <w:szCs w:val="22"/>
          <w:lang w:eastAsia="fr-CH"/>
        </w:rPr>
      </w:pPr>
      <w:hyperlink w:anchor="_Toc75132248" w:history="1">
        <w:r w:rsidRPr="001D1C70">
          <w:rPr>
            <w:rStyle w:val="Lienhypertexte"/>
          </w:rPr>
          <w:t>9.1</w:t>
        </w:r>
        <w:r>
          <w:rPr>
            <w:rFonts w:cstheme="minorBidi"/>
            <w:b w:val="0"/>
            <w:bCs w:val="0"/>
            <w:smallCaps w:val="0"/>
            <w:color w:val="auto"/>
            <w:sz w:val="22"/>
            <w:szCs w:val="22"/>
            <w:lang w:eastAsia="fr-CH"/>
          </w:rPr>
          <w:tab/>
        </w:r>
        <w:r w:rsidRPr="001D1C70">
          <w:rPr>
            <w:rStyle w:val="Lienhypertexte"/>
          </w:rPr>
          <w:t>Exercice 1 – base HTML5</w:t>
        </w:r>
        <w:r>
          <w:rPr>
            <w:webHidden/>
          </w:rPr>
          <w:tab/>
        </w:r>
        <w:r>
          <w:rPr>
            <w:webHidden/>
          </w:rPr>
          <w:fldChar w:fldCharType="begin"/>
        </w:r>
        <w:r>
          <w:rPr>
            <w:webHidden/>
          </w:rPr>
          <w:instrText xml:space="preserve"> PAGEREF _Toc75132248 \h </w:instrText>
        </w:r>
        <w:r>
          <w:rPr>
            <w:webHidden/>
          </w:rPr>
        </w:r>
        <w:r>
          <w:rPr>
            <w:webHidden/>
          </w:rPr>
          <w:fldChar w:fldCharType="separate"/>
        </w:r>
        <w:r>
          <w:rPr>
            <w:webHidden/>
          </w:rPr>
          <w:t>20</w:t>
        </w:r>
        <w:r>
          <w:rPr>
            <w:webHidden/>
          </w:rPr>
          <w:fldChar w:fldCharType="end"/>
        </w:r>
      </w:hyperlink>
    </w:p>
    <w:p w14:paraId="7CEBE90C" w14:textId="48AFA595" w:rsidR="00751BCB" w:rsidRDefault="00751BCB">
      <w:pPr>
        <w:pStyle w:val="TM2"/>
        <w:rPr>
          <w:rFonts w:cstheme="minorBidi"/>
          <w:b w:val="0"/>
          <w:bCs w:val="0"/>
          <w:smallCaps w:val="0"/>
          <w:color w:val="auto"/>
          <w:sz w:val="22"/>
          <w:szCs w:val="22"/>
          <w:lang w:eastAsia="fr-CH"/>
        </w:rPr>
      </w:pPr>
      <w:hyperlink w:anchor="_Toc75132249" w:history="1">
        <w:r w:rsidRPr="001D1C70">
          <w:rPr>
            <w:rStyle w:val="Lienhypertexte"/>
          </w:rPr>
          <w:t>9.2</w:t>
        </w:r>
        <w:r>
          <w:rPr>
            <w:rFonts w:cstheme="minorBidi"/>
            <w:b w:val="0"/>
            <w:bCs w:val="0"/>
            <w:smallCaps w:val="0"/>
            <w:color w:val="auto"/>
            <w:sz w:val="22"/>
            <w:szCs w:val="22"/>
            <w:lang w:eastAsia="fr-CH"/>
          </w:rPr>
          <w:tab/>
        </w:r>
        <w:r w:rsidRPr="001D1C70">
          <w:rPr>
            <w:rStyle w:val="Lienhypertexte"/>
          </w:rPr>
          <w:t>Exercice 2 – login</w:t>
        </w:r>
        <w:r>
          <w:rPr>
            <w:webHidden/>
          </w:rPr>
          <w:tab/>
        </w:r>
        <w:r>
          <w:rPr>
            <w:webHidden/>
          </w:rPr>
          <w:fldChar w:fldCharType="begin"/>
        </w:r>
        <w:r>
          <w:rPr>
            <w:webHidden/>
          </w:rPr>
          <w:instrText xml:space="preserve"> PAGEREF _Toc75132249 \h </w:instrText>
        </w:r>
        <w:r>
          <w:rPr>
            <w:webHidden/>
          </w:rPr>
        </w:r>
        <w:r>
          <w:rPr>
            <w:webHidden/>
          </w:rPr>
          <w:fldChar w:fldCharType="separate"/>
        </w:r>
        <w:r>
          <w:rPr>
            <w:webHidden/>
          </w:rPr>
          <w:t>21</w:t>
        </w:r>
        <w:r>
          <w:rPr>
            <w:webHidden/>
          </w:rPr>
          <w:fldChar w:fldCharType="end"/>
        </w:r>
      </w:hyperlink>
    </w:p>
    <w:p w14:paraId="01587B02" w14:textId="5E129FBB" w:rsidR="00751BCB" w:rsidRDefault="00751BCB">
      <w:pPr>
        <w:pStyle w:val="TM2"/>
        <w:rPr>
          <w:rFonts w:cstheme="minorBidi"/>
          <w:b w:val="0"/>
          <w:bCs w:val="0"/>
          <w:smallCaps w:val="0"/>
          <w:color w:val="auto"/>
          <w:sz w:val="22"/>
          <w:szCs w:val="22"/>
          <w:lang w:eastAsia="fr-CH"/>
        </w:rPr>
      </w:pPr>
      <w:hyperlink w:anchor="_Toc75132250" w:history="1">
        <w:r w:rsidRPr="001D1C70">
          <w:rPr>
            <w:rStyle w:val="Lienhypertexte"/>
          </w:rPr>
          <w:t>9.3</w:t>
        </w:r>
        <w:r>
          <w:rPr>
            <w:rFonts w:cstheme="minorBidi"/>
            <w:b w:val="0"/>
            <w:bCs w:val="0"/>
            <w:smallCaps w:val="0"/>
            <w:color w:val="auto"/>
            <w:sz w:val="22"/>
            <w:szCs w:val="22"/>
            <w:lang w:eastAsia="fr-CH"/>
          </w:rPr>
          <w:tab/>
        </w:r>
        <w:r w:rsidRPr="001D1C70">
          <w:rPr>
            <w:rStyle w:val="Lienhypertexte"/>
          </w:rPr>
          <w:t>Exercice 3 – login avec PHP</w:t>
        </w:r>
        <w:r>
          <w:rPr>
            <w:webHidden/>
          </w:rPr>
          <w:tab/>
        </w:r>
        <w:r>
          <w:rPr>
            <w:webHidden/>
          </w:rPr>
          <w:fldChar w:fldCharType="begin"/>
        </w:r>
        <w:r>
          <w:rPr>
            <w:webHidden/>
          </w:rPr>
          <w:instrText xml:space="preserve"> PAGEREF _Toc75132250 \h </w:instrText>
        </w:r>
        <w:r>
          <w:rPr>
            <w:webHidden/>
          </w:rPr>
        </w:r>
        <w:r>
          <w:rPr>
            <w:webHidden/>
          </w:rPr>
          <w:fldChar w:fldCharType="separate"/>
        </w:r>
        <w:r>
          <w:rPr>
            <w:webHidden/>
          </w:rPr>
          <w:t>22</w:t>
        </w:r>
        <w:r>
          <w:rPr>
            <w:webHidden/>
          </w:rPr>
          <w:fldChar w:fldCharType="end"/>
        </w:r>
      </w:hyperlink>
    </w:p>
    <w:p w14:paraId="3A73A2C4" w14:textId="632BD918" w:rsidR="00751BCB" w:rsidRDefault="00751BCB">
      <w:pPr>
        <w:pStyle w:val="TM2"/>
        <w:rPr>
          <w:rFonts w:cstheme="minorBidi"/>
          <w:b w:val="0"/>
          <w:bCs w:val="0"/>
          <w:smallCaps w:val="0"/>
          <w:color w:val="auto"/>
          <w:sz w:val="22"/>
          <w:szCs w:val="22"/>
          <w:lang w:eastAsia="fr-CH"/>
        </w:rPr>
      </w:pPr>
      <w:hyperlink w:anchor="_Toc75132251" w:history="1">
        <w:r w:rsidRPr="001D1C70">
          <w:rPr>
            <w:rStyle w:val="Lienhypertexte"/>
          </w:rPr>
          <w:t>9.4</w:t>
        </w:r>
        <w:r>
          <w:rPr>
            <w:rFonts w:cstheme="minorBidi"/>
            <w:b w:val="0"/>
            <w:bCs w:val="0"/>
            <w:smallCaps w:val="0"/>
            <w:color w:val="auto"/>
            <w:sz w:val="22"/>
            <w:szCs w:val="22"/>
            <w:lang w:eastAsia="fr-CH"/>
          </w:rPr>
          <w:tab/>
        </w:r>
        <w:r w:rsidRPr="001D1C70">
          <w:rPr>
            <w:rStyle w:val="Lienhypertexte"/>
          </w:rPr>
          <w:t>Exercice 4 – utilisation de jsfiddle</w:t>
        </w:r>
        <w:r>
          <w:rPr>
            <w:webHidden/>
          </w:rPr>
          <w:tab/>
        </w:r>
        <w:r>
          <w:rPr>
            <w:webHidden/>
          </w:rPr>
          <w:fldChar w:fldCharType="begin"/>
        </w:r>
        <w:r>
          <w:rPr>
            <w:webHidden/>
          </w:rPr>
          <w:instrText xml:space="preserve"> PAGEREF _Toc75132251 \h </w:instrText>
        </w:r>
        <w:r>
          <w:rPr>
            <w:webHidden/>
          </w:rPr>
        </w:r>
        <w:r>
          <w:rPr>
            <w:webHidden/>
          </w:rPr>
          <w:fldChar w:fldCharType="separate"/>
        </w:r>
        <w:r>
          <w:rPr>
            <w:webHidden/>
          </w:rPr>
          <w:t>23</w:t>
        </w:r>
        <w:r>
          <w:rPr>
            <w:webHidden/>
          </w:rPr>
          <w:fldChar w:fldCharType="end"/>
        </w:r>
      </w:hyperlink>
    </w:p>
    <w:p w14:paraId="01380509" w14:textId="0B198252" w:rsidR="00751BCB" w:rsidRDefault="00751BCB">
      <w:pPr>
        <w:pStyle w:val="TM2"/>
        <w:rPr>
          <w:rFonts w:cstheme="minorBidi"/>
          <w:b w:val="0"/>
          <w:bCs w:val="0"/>
          <w:smallCaps w:val="0"/>
          <w:color w:val="auto"/>
          <w:sz w:val="22"/>
          <w:szCs w:val="22"/>
          <w:lang w:eastAsia="fr-CH"/>
        </w:rPr>
      </w:pPr>
      <w:hyperlink w:anchor="_Toc75132252" w:history="1">
        <w:r w:rsidRPr="001D1C70">
          <w:rPr>
            <w:rStyle w:val="Lienhypertexte"/>
          </w:rPr>
          <w:t>9.5</w:t>
        </w:r>
        <w:r>
          <w:rPr>
            <w:rFonts w:cstheme="minorBidi"/>
            <w:b w:val="0"/>
            <w:bCs w:val="0"/>
            <w:smallCaps w:val="0"/>
            <w:color w:val="auto"/>
            <w:sz w:val="22"/>
            <w:szCs w:val="22"/>
            <w:lang w:eastAsia="fr-CH"/>
          </w:rPr>
          <w:tab/>
        </w:r>
        <w:r w:rsidRPr="001D1C70">
          <w:rPr>
            <w:rStyle w:val="Lienhypertexte"/>
          </w:rPr>
          <w:t>Exercice 5 – variables en JavaScript</w:t>
        </w:r>
        <w:r>
          <w:rPr>
            <w:webHidden/>
          </w:rPr>
          <w:tab/>
        </w:r>
        <w:r>
          <w:rPr>
            <w:webHidden/>
          </w:rPr>
          <w:fldChar w:fldCharType="begin"/>
        </w:r>
        <w:r>
          <w:rPr>
            <w:webHidden/>
          </w:rPr>
          <w:instrText xml:space="preserve"> PAGEREF _Toc75132252 \h </w:instrText>
        </w:r>
        <w:r>
          <w:rPr>
            <w:webHidden/>
          </w:rPr>
        </w:r>
        <w:r>
          <w:rPr>
            <w:webHidden/>
          </w:rPr>
          <w:fldChar w:fldCharType="separate"/>
        </w:r>
        <w:r>
          <w:rPr>
            <w:webHidden/>
          </w:rPr>
          <w:t>23</w:t>
        </w:r>
        <w:r>
          <w:rPr>
            <w:webHidden/>
          </w:rPr>
          <w:fldChar w:fldCharType="end"/>
        </w:r>
      </w:hyperlink>
    </w:p>
    <w:p w14:paraId="5D25E250" w14:textId="2B990E38" w:rsidR="00751BCB" w:rsidRDefault="00751BCB">
      <w:pPr>
        <w:pStyle w:val="TM2"/>
        <w:rPr>
          <w:rFonts w:cstheme="minorBidi"/>
          <w:b w:val="0"/>
          <w:bCs w:val="0"/>
          <w:smallCaps w:val="0"/>
          <w:color w:val="auto"/>
          <w:sz w:val="22"/>
          <w:szCs w:val="22"/>
          <w:lang w:eastAsia="fr-CH"/>
        </w:rPr>
      </w:pPr>
      <w:hyperlink w:anchor="_Toc75132253" w:history="1">
        <w:r w:rsidRPr="001D1C70">
          <w:rPr>
            <w:rStyle w:val="Lienhypertexte"/>
          </w:rPr>
          <w:t>9.6</w:t>
        </w:r>
        <w:r>
          <w:rPr>
            <w:rFonts w:cstheme="minorBidi"/>
            <w:b w:val="0"/>
            <w:bCs w:val="0"/>
            <w:smallCaps w:val="0"/>
            <w:color w:val="auto"/>
            <w:sz w:val="22"/>
            <w:szCs w:val="22"/>
            <w:lang w:eastAsia="fr-CH"/>
          </w:rPr>
          <w:tab/>
        </w:r>
        <w:r w:rsidRPr="001D1C70">
          <w:rPr>
            <w:rStyle w:val="Lienhypertexte"/>
          </w:rPr>
          <w:t>Exercice 6 – la structure de contrôle SWITCH</w:t>
        </w:r>
        <w:r>
          <w:rPr>
            <w:webHidden/>
          </w:rPr>
          <w:tab/>
        </w:r>
        <w:r>
          <w:rPr>
            <w:webHidden/>
          </w:rPr>
          <w:fldChar w:fldCharType="begin"/>
        </w:r>
        <w:r>
          <w:rPr>
            <w:webHidden/>
          </w:rPr>
          <w:instrText xml:space="preserve"> PAGEREF _Toc75132253 \h </w:instrText>
        </w:r>
        <w:r>
          <w:rPr>
            <w:webHidden/>
          </w:rPr>
        </w:r>
        <w:r>
          <w:rPr>
            <w:webHidden/>
          </w:rPr>
          <w:fldChar w:fldCharType="separate"/>
        </w:r>
        <w:r>
          <w:rPr>
            <w:webHidden/>
          </w:rPr>
          <w:t>24</w:t>
        </w:r>
        <w:r>
          <w:rPr>
            <w:webHidden/>
          </w:rPr>
          <w:fldChar w:fldCharType="end"/>
        </w:r>
      </w:hyperlink>
    </w:p>
    <w:p w14:paraId="1168122D" w14:textId="1EFEAB4C" w:rsidR="00751BCB" w:rsidRDefault="00751BCB">
      <w:pPr>
        <w:pStyle w:val="TM2"/>
        <w:rPr>
          <w:rFonts w:cstheme="minorBidi"/>
          <w:b w:val="0"/>
          <w:bCs w:val="0"/>
          <w:smallCaps w:val="0"/>
          <w:color w:val="auto"/>
          <w:sz w:val="22"/>
          <w:szCs w:val="22"/>
          <w:lang w:eastAsia="fr-CH"/>
        </w:rPr>
      </w:pPr>
      <w:hyperlink w:anchor="_Toc75132254" w:history="1">
        <w:r w:rsidRPr="001D1C70">
          <w:rPr>
            <w:rStyle w:val="Lienhypertexte"/>
          </w:rPr>
          <w:t>9.7</w:t>
        </w:r>
        <w:r>
          <w:rPr>
            <w:rFonts w:cstheme="minorBidi"/>
            <w:b w:val="0"/>
            <w:bCs w:val="0"/>
            <w:smallCaps w:val="0"/>
            <w:color w:val="auto"/>
            <w:sz w:val="22"/>
            <w:szCs w:val="22"/>
            <w:lang w:eastAsia="fr-CH"/>
          </w:rPr>
          <w:tab/>
        </w:r>
        <w:r w:rsidRPr="001D1C70">
          <w:rPr>
            <w:rStyle w:val="Lienhypertexte"/>
            <w:lang w:val="en-GB"/>
          </w:rPr>
          <w:t xml:space="preserve">Exercice 7 - </w:t>
        </w:r>
        <w:r w:rsidRPr="001D1C70">
          <w:rPr>
            <w:rStyle w:val="Lienhypertexte"/>
          </w:rPr>
          <w:t>les boucles en JavaScript</w:t>
        </w:r>
        <w:r>
          <w:rPr>
            <w:webHidden/>
          </w:rPr>
          <w:tab/>
        </w:r>
        <w:r>
          <w:rPr>
            <w:webHidden/>
          </w:rPr>
          <w:fldChar w:fldCharType="begin"/>
        </w:r>
        <w:r>
          <w:rPr>
            <w:webHidden/>
          </w:rPr>
          <w:instrText xml:space="preserve"> PAGEREF _Toc75132254 \h </w:instrText>
        </w:r>
        <w:r>
          <w:rPr>
            <w:webHidden/>
          </w:rPr>
        </w:r>
        <w:r>
          <w:rPr>
            <w:webHidden/>
          </w:rPr>
          <w:fldChar w:fldCharType="separate"/>
        </w:r>
        <w:r>
          <w:rPr>
            <w:webHidden/>
          </w:rPr>
          <w:t>25</w:t>
        </w:r>
        <w:r>
          <w:rPr>
            <w:webHidden/>
          </w:rPr>
          <w:fldChar w:fldCharType="end"/>
        </w:r>
      </w:hyperlink>
    </w:p>
    <w:p w14:paraId="608DF1A2" w14:textId="1DFD5DA5" w:rsidR="00751BCB" w:rsidRDefault="00751BCB">
      <w:pPr>
        <w:pStyle w:val="TM2"/>
        <w:rPr>
          <w:rFonts w:cstheme="minorBidi"/>
          <w:b w:val="0"/>
          <w:bCs w:val="0"/>
          <w:smallCaps w:val="0"/>
          <w:color w:val="auto"/>
          <w:sz w:val="22"/>
          <w:szCs w:val="22"/>
          <w:lang w:eastAsia="fr-CH"/>
        </w:rPr>
      </w:pPr>
      <w:hyperlink w:anchor="_Toc75132255" w:history="1">
        <w:r w:rsidRPr="001D1C70">
          <w:rPr>
            <w:rStyle w:val="Lienhypertexte"/>
          </w:rPr>
          <w:t>9.8</w:t>
        </w:r>
        <w:r>
          <w:rPr>
            <w:rFonts w:cstheme="minorBidi"/>
            <w:b w:val="0"/>
            <w:bCs w:val="0"/>
            <w:smallCaps w:val="0"/>
            <w:color w:val="auto"/>
            <w:sz w:val="22"/>
            <w:szCs w:val="22"/>
            <w:lang w:eastAsia="fr-CH"/>
          </w:rPr>
          <w:tab/>
        </w:r>
        <w:r w:rsidRPr="001D1C70">
          <w:rPr>
            <w:rStyle w:val="Lienhypertexte"/>
          </w:rPr>
          <w:t>Exercice 8 - tableau associatif ou tableau d’objets JSON</w:t>
        </w:r>
        <w:r>
          <w:rPr>
            <w:webHidden/>
          </w:rPr>
          <w:tab/>
        </w:r>
        <w:r>
          <w:rPr>
            <w:webHidden/>
          </w:rPr>
          <w:fldChar w:fldCharType="begin"/>
        </w:r>
        <w:r>
          <w:rPr>
            <w:webHidden/>
          </w:rPr>
          <w:instrText xml:space="preserve"> PAGEREF _Toc75132255 \h </w:instrText>
        </w:r>
        <w:r>
          <w:rPr>
            <w:webHidden/>
          </w:rPr>
        </w:r>
        <w:r>
          <w:rPr>
            <w:webHidden/>
          </w:rPr>
          <w:fldChar w:fldCharType="separate"/>
        </w:r>
        <w:r>
          <w:rPr>
            <w:webHidden/>
          </w:rPr>
          <w:t>26</w:t>
        </w:r>
        <w:r>
          <w:rPr>
            <w:webHidden/>
          </w:rPr>
          <w:fldChar w:fldCharType="end"/>
        </w:r>
      </w:hyperlink>
    </w:p>
    <w:p w14:paraId="407BB0EA" w14:textId="39E5381E" w:rsidR="00751BCB" w:rsidRDefault="00751BCB">
      <w:pPr>
        <w:pStyle w:val="TM2"/>
        <w:rPr>
          <w:rFonts w:cstheme="minorBidi"/>
          <w:b w:val="0"/>
          <w:bCs w:val="0"/>
          <w:smallCaps w:val="0"/>
          <w:color w:val="auto"/>
          <w:sz w:val="22"/>
          <w:szCs w:val="22"/>
          <w:lang w:eastAsia="fr-CH"/>
        </w:rPr>
      </w:pPr>
      <w:hyperlink w:anchor="_Toc75132256" w:history="1">
        <w:r w:rsidRPr="001D1C70">
          <w:rPr>
            <w:rStyle w:val="Lienhypertexte"/>
          </w:rPr>
          <w:t>9.9</w:t>
        </w:r>
        <w:r>
          <w:rPr>
            <w:rFonts w:cstheme="minorBidi"/>
            <w:b w:val="0"/>
            <w:bCs w:val="0"/>
            <w:smallCaps w:val="0"/>
            <w:color w:val="auto"/>
            <w:sz w:val="22"/>
            <w:szCs w:val="22"/>
            <w:lang w:eastAsia="fr-CH"/>
          </w:rPr>
          <w:tab/>
        </w:r>
        <w:r w:rsidRPr="001D1C70">
          <w:rPr>
            <w:rStyle w:val="Lienhypertexte"/>
          </w:rPr>
          <w:t>Exercice 9 - démo sur les objets en JavaScript</w:t>
        </w:r>
        <w:r>
          <w:rPr>
            <w:webHidden/>
          </w:rPr>
          <w:tab/>
        </w:r>
        <w:r>
          <w:rPr>
            <w:webHidden/>
          </w:rPr>
          <w:fldChar w:fldCharType="begin"/>
        </w:r>
        <w:r>
          <w:rPr>
            <w:webHidden/>
          </w:rPr>
          <w:instrText xml:space="preserve"> PAGEREF _Toc75132256 \h </w:instrText>
        </w:r>
        <w:r>
          <w:rPr>
            <w:webHidden/>
          </w:rPr>
        </w:r>
        <w:r>
          <w:rPr>
            <w:webHidden/>
          </w:rPr>
          <w:fldChar w:fldCharType="separate"/>
        </w:r>
        <w:r>
          <w:rPr>
            <w:webHidden/>
          </w:rPr>
          <w:t>27</w:t>
        </w:r>
        <w:r>
          <w:rPr>
            <w:webHidden/>
          </w:rPr>
          <w:fldChar w:fldCharType="end"/>
        </w:r>
      </w:hyperlink>
    </w:p>
    <w:p w14:paraId="643ECB69" w14:textId="30EE5E36" w:rsidR="00751BCB" w:rsidRDefault="00751BCB">
      <w:pPr>
        <w:pStyle w:val="TM2"/>
        <w:rPr>
          <w:rFonts w:cstheme="minorBidi"/>
          <w:b w:val="0"/>
          <w:bCs w:val="0"/>
          <w:smallCaps w:val="0"/>
          <w:color w:val="auto"/>
          <w:sz w:val="22"/>
          <w:szCs w:val="22"/>
          <w:lang w:eastAsia="fr-CH"/>
        </w:rPr>
      </w:pPr>
      <w:hyperlink w:anchor="_Toc75132257" w:history="1">
        <w:r w:rsidRPr="001D1C70">
          <w:rPr>
            <w:rStyle w:val="Lienhypertexte"/>
          </w:rPr>
          <w:t>9.10</w:t>
        </w:r>
        <w:r>
          <w:rPr>
            <w:rFonts w:cstheme="minorBidi"/>
            <w:b w:val="0"/>
            <w:bCs w:val="0"/>
            <w:smallCaps w:val="0"/>
            <w:color w:val="auto"/>
            <w:sz w:val="22"/>
            <w:szCs w:val="22"/>
            <w:lang w:eastAsia="fr-CH"/>
          </w:rPr>
          <w:tab/>
        </w:r>
        <w:r w:rsidRPr="001D1C70">
          <w:rPr>
            <w:rStyle w:val="Lienhypertexte"/>
          </w:rPr>
          <w:t xml:space="preserve">Exercice 10 - programmation orientée </w:t>
        </w:r>
        <w:r w:rsidRPr="001D1C70">
          <w:rPr>
            <w:rStyle w:val="Lienhypertexte"/>
            <w:i/>
          </w:rPr>
          <w:t>« objets »</w:t>
        </w:r>
        <w:r w:rsidRPr="001D1C70">
          <w:rPr>
            <w:rStyle w:val="Lienhypertexte"/>
          </w:rPr>
          <w:t xml:space="preserve"> en JS</w:t>
        </w:r>
        <w:r>
          <w:rPr>
            <w:webHidden/>
          </w:rPr>
          <w:tab/>
        </w:r>
        <w:r>
          <w:rPr>
            <w:webHidden/>
          </w:rPr>
          <w:fldChar w:fldCharType="begin"/>
        </w:r>
        <w:r>
          <w:rPr>
            <w:webHidden/>
          </w:rPr>
          <w:instrText xml:space="preserve"> PAGEREF _Toc75132257 \h </w:instrText>
        </w:r>
        <w:r>
          <w:rPr>
            <w:webHidden/>
          </w:rPr>
        </w:r>
        <w:r>
          <w:rPr>
            <w:webHidden/>
          </w:rPr>
          <w:fldChar w:fldCharType="separate"/>
        </w:r>
        <w:r>
          <w:rPr>
            <w:webHidden/>
          </w:rPr>
          <w:t>28</w:t>
        </w:r>
        <w:r>
          <w:rPr>
            <w:webHidden/>
          </w:rPr>
          <w:fldChar w:fldCharType="end"/>
        </w:r>
      </w:hyperlink>
    </w:p>
    <w:p w14:paraId="580E6325" w14:textId="5DEA46E9" w:rsidR="00751BCB" w:rsidRDefault="00751BCB">
      <w:pPr>
        <w:pStyle w:val="TM2"/>
        <w:rPr>
          <w:rFonts w:cstheme="minorBidi"/>
          <w:b w:val="0"/>
          <w:bCs w:val="0"/>
          <w:smallCaps w:val="0"/>
          <w:color w:val="auto"/>
          <w:sz w:val="22"/>
          <w:szCs w:val="22"/>
          <w:lang w:eastAsia="fr-CH"/>
        </w:rPr>
      </w:pPr>
      <w:hyperlink w:anchor="_Toc75132258" w:history="1">
        <w:r w:rsidRPr="001D1C70">
          <w:rPr>
            <w:rStyle w:val="Lienhypertexte"/>
          </w:rPr>
          <w:t>9.11</w:t>
        </w:r>
        <w:r>
          <w:rPr>
            <w:rFonts w:cstheme="minorBidi"/>
            <w:b w:val="0"/>
            <w:bCs w:val="0"/>
            <w:smallCaps w:val="0"/>
            <w:color w:val="auto"/>
            <w:sz w:val="22"/>
            <w:szCs w:val="22"/>
            <w:lang w:eastAsia="fr-CH"/>
          </w:rPr>
          <w:tab/>
        </w:r>
        <w:r w:rsidRPr="001D1C70">
          <w:rPr>
            <w:rStyle w:val="Lienhypertexte"/>
          </w:rPr>
          <w:t xml:space="preserve">Exercice 11 - programmation orientée </w:t>
        </w:r>
        <w:r w:rsidRPr="001D1C70">
          <w:rPr>
            <w:rStyle w:val="Lienhypertexte"/>
            <w:i/>
          </w:rPr>
          <w:t>« classe »</w:t>
        </w:r>
        <w:r w:rsidRPr="001D1C70">
          <w:rPr>
            <w:rStyle w:val="Lienhypertexte"/>
          </w:rPr>
          <w:t xml:space="preserve"> en JS</w:t>
        </w:r>
        <w:r>
          <w:rPr>
            <w:webHidden/>
          </w:rPr>
          <w:tab/>
        </w:r>
        <w:r>
          <w:rPr>
            <w:webHidden/>
          </w:rPr>
          <w:fldChar w:fldCharType="begin"/>
        </w:r>
        <w:r>
          <w:rPr>
            <w:webHidden/>
          </w:rPr>
          <w:instrText xml:space="preserve"> PAGEREF _Toc75132258 \h </w:instrText>
        </w:r>
        <w:r>
          <w:rPr>
            <w:webHidden/>
          </w:rPr>
        </w:r>
        <w:r>
          <w:rPr>
            <w:webHidden/>
          </w:rPr>
          <w:fldChar w:fldCharType="separate"/>
        </w:r>
        <w:r>
          <w:rPr>
            <w:webHidden/>
          </w:rPr>
          <w:t>29</w:t>
        </w:r>
        <w:r>
          <w:rPr>
            <w:webHidden/>
          </w:rPr>
          <w:fldChar w:fldCharType="end"/>
        </w:r>
      </w:hyperlink>
    </w:p>
    <w:p w14:paraId="3AFE60C7" w14:textId="11389AFB" w:rsidR="00751BCB" w:rsidRDefault="00751BCB">
      <w:pPr>
        <w:pStyle w:val="TM2"/>
        <w:rPr>
          <w:rFonts w:cstheme="minorBidi"/>
          <w:b w:val="0"/>
          <w:bCs w:val="0"/>
          <w:smallCaps w:val="0"/>
          <w:color w:val="auto"/>
          <w:sz w:val="22"/>
          <w:szCs w:val="22"/>
          <w:lang w:eastAsia="fr-CH"/>
        </w:rPr>
      </w:pPr>
      <w:hyperlink w:anchor="_Toc75132259" w:history="1">
        <w:r w:rsidRPr="001D1C70">
          <w:rPr>
            <w:rStyle w:val="Lienhypertexte"/>
          </w:rPr>
          <w:t>9.12</w:t>
        </w:r>
        <w:r>
          <w:rPr>
            <w:rFonts w:cstheme="minorBidi"/>
            <w:b w:val="0"/>
            <w:bCs w:val="0"/>
            <w:smallCaps w:val="0"/>
            <w:color w:val="auto"/>
            <w:sz w:val="22"/>
            <w:szCs w:val="22"/>
            <w:lang w:eastAsia="fr-CH"/>
          </w:rPr>
          <w:tab/>
        </w:r>
        <w:r w:rsidRPr="001D1C70">
          <w:rPr>
            <w:rStyle w:val="Lienhypertexte"/>
          </w:rPr>
          <w:t>Exercice 12 - les closures – compteur</w:t>
        </w:r>
        <w:r>
          <w:rPr>
            <w:webHidden/>
          </w:rPr>
          <w:tab/>
        </w:r>
        <w:r>
          <w:rPr>
            <w:webHidden/>
          </w:rPr>
          <w:fldChar w:fldCharType="begin"/>
        </w:r>
        <w:r>
          <w:rPr>
            <w:webHidden/>
          </w:rPr>
          <w:instrText xml:space="preserve"> PAGEREF _Toc75132259 \h </w:instrText>
        </w:r>
        <w:r>
          <w:rPr>
            <w:webHidden/>
          </w:rPr>
        </w:r>
        <w:r>
          <w:rPr>
            <w:webHidden/>
          </w:rPr>
          <w:fldChar w:fldCharType="separate"/>
        </w:r>
        <w:r>
          <w:rPr>
            <w:webHidden/>
          </w:rPr>
          <w:t>30</w:t>
        </w:r>
        <w:r>
          <w:rPr>
            <w:webHidden/>
          </w:rPr>
          <w:fldChar w:fldCharType="end"/>
        </w:r>
      </w:hyperlink>
    </w:p>
    <w:p w14:paraId="4BD38011" w14:textId="59499E7D" w:rsidR="00751BCB" w:rsidRDefault="00751BCB">
      <w:pPr>
        <w:pStyle w:val="TM2"/>
        <w:rPr>
          <w:rFonts w:cstheme="minorBidi"/>
          <w:b w:val="0"/>
          <w:bCs w:val="0"/>
          <w:smallCaps w:val="0"/>
          <w:color w:val="auto"/>
          <w:sz w:val="22"/>
          <w:szCs w:val="22"/>
          <w:lang w:eastAsia="fr-CH"/>
        </w:rPr>
      </w:pPr>
      <w:hyperlink w:anchor="_Toc75132260" w:history="1">
        <w:r w:rsidRPr="001D1C70">
          <w:rPr>
            <w:rStyle w:val="Lienhypertexte"/>
          </w:rPr>
          <w:t>9.13</w:t>
        </w:r>
        <w:r>
          <w:rPr>
            <w:rFonts w:cstheme="minorBidi"/>
            <w:b w:val="0"/>
            <w:bCs w:val="0"/>
            <w:smallCaps w:val="0"/>
            <w:color w:val="auto"/>
            <w:sz w:val="22"/>
            <w:szCs w:val="22"/>
            <w:lang w:eastAsia="fr-CH"/>
          </w:rPr>
          <w:tab/>
        </w:r>
        <w:r w:rsidRPr="001D1C70">
          <w:rPr>
            <w:rStyle w:val="Lienhypertexte"/>
          </w:rPr>
          <w:t>Exercice 13 - les IIFE en JavaScript</w:t>
        </w:r>
        <w:r>
          <w:rPr>
            <w:webHidden/>
          </w:rPr>
          <w:tab/>
        </w:r>
        <w:r>
          <w:rPr>
            <w:webHidden/>
          </w:rPr>
          <w:fldChar w:fldCharType="begin"/>
        </w:r>
        <w:r>
          <w:rPr>
            <w:webHidden/>
          </w:rPr>
          <w:instrText xml:space="preserve"> PAGEREF _Toc75132260 \h </w:instrText>
        </w:r>
        <w:r>
          <w:rPr>
            <w:webHidden/>
          </w:rPr>
        </w:r>
        <w:r>
          <w:rPr>
            <w:webHidden/>
          </w:rPr>
          <w:fldChar w:fldCharType="separate"/>
        </w:r>
        <w:r>
          <w:rPr>
            <w:webHidden/>
          </w:rPr>
          <w:t>31</w:t>
        </w:r>
        <w:r>
          <w:rPr>
            <w:webHidden/>
          </w:rPr>
          <w:fldChar w:fldCharType="end"/>
        </w:r>
      </w:hyperlink>
    </w:p>
    <w:p w14:paraId="0BE4FAD9" w14:textId="10E56437" w:rsidR="00751BCB" w:rsidRDefault="00751BCB">
      <w:pPr>
        <w:pStyle w:val="TM2"/>
        <w:rPr>
          <w:rFonts w:cstheme="minorBidi"/>
          <w:b w:val="0"/>
          <w:bCs w:val="0"/>
          <w:smallCaps w:val="0"/>
          <w:color w:val="auto"/>
          <w:sz w:val="22"/>
          <w:szCs w:val="22"/>
          <w:lang w:eastAsia="fr-CH"/>
        </w:rPr>
      </w:pPr>
      <w:hyperlink w:anchor="_Toc75132261" w:history="1">
        <w:r w:rsidRPr="001D1C70">
          <w:rPr>
            <w:rStyle w:val="Lienhypertexte"/>
          </w:rPr>
          <w:t>9.14</w:t>
        </w:r>
        <w:r>
          <w:rPr>
            <w:rFonts w:cstheme="minorBidi"/>
            <w:b w:val="0"/>
            <w:bCs w:val="0"/>
            <w:smallCaps w:val="0"/>
            <w:color w:val="auto"/>
            <w:sz w:val="22"/>
            <w:szCs w:val="22"/>
            <w:lang w:eastAsia="fr-CH"/>
          </w:rPr>
          <w:tab/>
        </w:r>
        <w:r w:rsidRPr="001D1C70">
          <w:rPr>
            <w:rStyle w:val="Lienhypertexte"/>
          </w:rPr>
          <w:t>Exercice 14 – bases de jQuery</w:t>
        </w:r>
        <w:r>
          <w:rPr>
            <w:webHidden/>
          </w:rPr>
          <w:tab/>
        </w:r>
        <w:r>
          <w:rPr>
            <w:webHidden/>
          </w:rPr>
          <w:fldChar w:fldCharType="begin"/>
        </w:r>
        <w:r>
          <w:rPr>
            <w:webHidden/>
          </w:rPr>
          <w:instrText xml:space="preserve"> PAGEREF _Toc75132261 \h </w:instrText>
        </w:r>
        <w:r>
          <w:rPr>
            <w:webHidden/>
          </w:rPr>
        </w:r>
        <w:r>
          <w:rPr>
            <w:webHidden/>
          </w:rPr>
          <w:fldChar w:fldCharType="separate"/>
        </w:r>
        <w:r>
          <w:rPr>
            <w:webHidden/>
          </w:rPr>
          <w:t>31</w:t>
        </w:r>
        <w:r>
          <w:rPr>
            <w:webHidden/>
          </w:rPr>
          <w:fldChar w:fldCharType="end"/>
        </w:r>
      </w:hyperlink>
    </w:p>
    <w:p w14:paraId="6A78152C" w14:textId="635A5349" w:rsidR="00751BCB" w:rsidRDefault="00751BCB">
      <w:pPr>
        <w:pStyle w:val="TM2"/>
        <w:rPr>
          <w:rFonts w:cstheme="minorBidi"/>
          <w:b w:val="0"/>
          <w:bCs w:val="0"/>
          <w:smallCaps w:val="0"/>
          <w:color w:val="auto"/>
          <w:sz w:val="22"/>
          <w:szCs w:val="22"/>
          <w:lang w:eastAsia="fr-CH"/>
        </w:rPr>
      </w:pPr>
      <w:hyperlink w:anchor="_Toc75132262" w:history="1">
        <w:r w:rsidRPr="001D1C70">
          <w:rPr>
            <w:rStyle w:val="Lienhypertexte"/>
          </w:rPr>
          <w:t>9.15</w:t>
        </w:r>
        <w:r>
          <w:rPr>
            <w:rFonts w:cstheme="minorBidi"/>
            <w:b w:val="0"/>
            <w:bCs w:val="0"/>
            <w:smallCaps w:val="0"/>
            <w:color w:val="auto"/>
            <w:sz w:val="22"/>
            <w:szCs w:val="22"/>
            <w:lang w:eastAsia="fr-CH"/>
          </w:rPr>
          <w:tab/>
        </w:r>
        <w:r w:rsidRPr="001D1C70">
          <w:rPr>
            <w:rStyle w:val="Lienhypertexte"/>
          </w:rPr>
          <w:t>Exercice 15 – première utilisation de jQuery</w:t>
        </w:r>
        <w:r>
          <w:rPr>
            <w:webHidden/>
          </w:rPr>
          <w:tab/>
        </w:r>
        <w:r>
          <w:rPr>
            <w:webHidden/>
          </w:rPr>
          <w:fldChar w:fldCharType="begin"/>
        </w:r>
        <w:r>
          <w:rPr>
            <w:webHidden/>
          </w:rPr>
          <w:instrText xml:space="preserve"> PAGEREF _Toc75132262 \h </w:instrText>
        </w:r>
        <w:r>
          <w:rPr>
            <w:webHidden/>
          </w:rPr>
        </w:r>
        <w:r>
          <w:rPr>
            <w:webHidden/>
          </w:rPr>
          <w:fldChar w:fldCharType="separate"/>
        </w:r>
        <w:r>
          <w:rPr>
            <w:webHidden/>
          </w:rPr>
          <w:t>32</w:t>
        </w:r>
        <w:r>
          <w:rPr>
            <w:webHidden/>
          </w:rPr>
          <w:fldChar w:fldCharType="end"/>
        </w:r>
      </w:hyperlink>
    </w:p>
    <w:p w14:paraId="1BD1179F" w14:textId="1B40AD12" w:rsidR="00751BCB" w:rsidRDefault="00751BCB">
      <w:pPr>
        <w:pStyle w:val="TM3"/>
        <w:tabs>
          <w:tab w:val="left" w:pos="929"/>
        </w:tabs>
        <w:rPr>
          <w:rFonts w:cstheme="minorBidi"/>
          <w:smallCaps w:val="0"/>
          <w:color w:val="auto"/>
          <w:sz w:val="22"/>
          <w:szCs w:val="22"/>
          <w:lang w:eastAsia="fr-CH"/>
        </w:rPr>
      </w:pPr>
      <w:hyperlink w:anchor="_Toc75132263" w:history="1">
        <w:r w:rsidRPr="001D1C70">
          <w:rPr>
            <w:rStyle w:val="Lienhypertexte"/>
          </w:rPr>
          <w:t>9.15.1</w:t>
        </w:r>
        <w:r>
          <w:rPr>
            <w:rFonts w:cstheme="minorBidi"/>
            <w:smallCaps w:val="0"/>
            <w:color w:val="auto"/>
            <w:sz w:val="22"/>
            <w:szCs w:val="22"/>
            <w:lang w:eastAsia="fr-CH"/>
          </w:rPr>
          <w:tab/>
        </w:r>
        <w:r w:rsidRPr="001D1C70">
          <w:rPr>
            <w:rStyle w:val="Lienhypertexte"/>
          </w:rPr>
          <w:t>Javascript</w:t>
        </w:r>
        <w:r>
          <w:rPr>
            <w:webHidden/>
          </w:rPr>
          <w:tab/>
        </w:r>
        <w:r>
          <w:rPr>
            <w:webHidden/>
          </w:rPr>
          <w:fldChar w:fldCharType="begin"/>
        </w:r>
        <w:r>
          <w:rPr>
            <w:webHidden/>
          </w:rPr>
          <w:instrText xml:space="preserve"> PAGEREF _Toc75132263 \h </w:instrText>
        </w:r>
        <w:r>
          <w:rPr>
            <w:webHidden/>
          </w:rPr>
        </w:r>
        <w:r>
          <w:rPr>
            <w:webHidden/>
          </w:rPr>
          <w:fldChar w:fldCharType="separate"/>
        </w:r>
        <w:r>
          <w:rPr>
            <w:webHidden/>
          </w:rPr>
          <w:t>32</w:t>
        </w:r>
        <w:r>
          <w:rPr>
            <w:webHidden/>
          </w:rPr>
          <w:fldChar w:fldCharType="end"/>
        </w:r>
      </w:hyperlink>
    </w:p>
    <w:p w14:paraId="3F83F20C" w14:textId="6EA48A5A" w:rsidR="00751BCB" w:rsidRDefault="00751BCB">
      <w:pPr>
        <w:pStyle w:val="TM3"/>
        <w:tabs>
          <w:tab w:val="left" w:pos="929"/>
        </w:tabs>
        <w:rPr>
          <w:rFonts w:cstheme="minorBidi"/>
          <w:smallCaps w:val="0"/>
          <w:color w:val="auto"/>
          <w:sz w:val="22"/>
          <w:szCs w:val="22"/>
          <w:lang w:eastAsia="fr-CH"/>
        </w:rPr>
      </w:pPr>
      <w:hyperlink w:anchor="_Toc75132264" w:history="1">
        <w:r w:rsidRPr="001D1C70">
          <w:rPr>
            <w:rStyle w:val="Lienhypertexte"/>
          </w:rPr>
          <w:t>9.15.2</w:t>
        </w:r>
        <w:r>
          <w:rPr>
            <w:rFonts w:cstheme="minorBidi"/>
            <w:smallCaps w:val="0"/>
            <w:color w:val="auto"/>
            <w:sz w:val="22"/>
            <w:szCs w:val="22"/>
            <w:lang w:eastAsia="fr-CH"/>
          </w:rPr>
          <w:tab/>
        </w:r>
        <w:r w:rsidRPr="001D1C70">
          <w:rPr>
            <w:rStyle w:val="Lienhypertexte"/>
          </w:rPr>
          <w:t>JQuery</w:t>
        </w:r>
        <w:r>
          <w:rPr>
            <w:webHidden/>
          </w:rPr>
          <w:tab/>
        </w:r>
        <w:r>
          <w:rPr>
            <w:webHidden/>
          </w:rPr>
          <w:fldChar w:fldCharType="begin"/>
        </w:r>
        <w:r>
          <w:rPr>
            <w:webHidden/>
          </w:rPr>
          <w:instrText xml:space="preserve"> PAGEREF _Toc75132264 \h </w:instrText>
        </w:r>
        <w:r>
          <w:rPr>
            <w:webHidden/>
          </w:rPr>
        </w:r>
        <w:r>
          <w:rPr>
            <w:webHidden/>
          </w:rPr>
          <w:fldChar w:fldCharType="separate"/>
        </w:r>
        <w:r>
          <w:rPr>
            <w:webHidden/>
          </w:rPr>
          <w:t>32</w:t>
        </w:r>
        <w:r>
          <w:rPr>
            <w:webHidden/>
          </w:rPr>
          <w:fldChar w:fldCharType="end"/>
        </w:r>
      </w:hyperlink>
    </w:p>
    <w:p w14:paraId="43E9948B" w14:textId="4F307005" w:rsidR="00751BCB" w:rsidRDefault="00751BCB">
      <w:pPr>
        <w:pStyle w:val="TM2"/>
        <w:rPr>
          <w:rFonts w:cstheme="minorBidi"/>
          <w:b w:val="0"/>
          <w:bCs w:val="0"/>
          <w:smallCaps w:val="0"/>
          <w:color w:val="auto"/>
          <w:sz w:val="22"/>
          <w:szCs w:val="22"/>
          <w:lang w:eastAsia="fr-CH"/>
        </w:rPr>
      </w:pPr>
      <w:hyperlink w:anchor="_Toc75132265" w:history="1">
        <w:r w:rsidRPr="001D1C70">
          <w:rPr>
            <w:rStyle w:val="Lienhypertexte"/>
          </w:rPr>
          <w:t>9.16</w:t>
        </w:r>
        <w:r>
          <w:rPr>
            <w:rFonts w:cstheme="minorBidi"/>
            <w:b w:val="0"/>
            <w:bCs w:val="0"/>
            <w:smallCaps w:val="0"/>
            <w:color w:val="auto"/>
            <w:sz w:val="22"/>
            <w:szCs w:val="22"/>
            <w:lang w:eastAsia="fr-CH"/>
          </w:rPr>
          <w:tab/>
        </w:r>
        <w:r w:rsidRPr="001D1C70">
          <w:rPr>
            <w:rStyle w:val="Lienhypertexte"/>
          </w:rPr>
          <w:t>Exercice 16 – lecture jQuery &amp; Bootstrap</w:t>
        </w:r>
        <w:r>
          <w:rPr>
            <w:webHidden/>
          </w:rPr>
          <w:tab/>
        </w:r>
        <w:r>
          <w:rPr>
            <w:webHidden/>
          </w:rPr>
          <w:fldChar w:fldCharType="begin"/>
        </w:r>
        <w:r>
          <w:rPr>
            <w:webHidden/>
          </w:rPr>
          <w:instrText xml:space="preserve"> PAGEREF _Toc75132265 \h </w:instrText>
        </w:r>
        <w:r>
          <w:rPr>
            <w:webHidden/>
          </w:rPr>
        </w:r>
        <w:r>
          <w:rPr>
            <w:webHidden/>
          </w:rPr>
          <w:fldChar w:fldCharType="separate"/>
        </w:r>
        <w:r>
          <w:rPr>
            <w:webHidden/>
          </w:rPr>
          <w:t>33</w:t>
        </w:r>
        <w:r>
          <w:rPr>
            <w:webHidden/>
          </w:rPr>
          <w:fldChar w:fldCharType="end"/>
        </w:r>
      </w:hyperlink>
    </w:p>
    <w:p w14:paraId="72F47EB2" w14:textId="1D1F5629" w:rsidR="00751BCB" w:rsidRDefault="00751BCB">
      <w:pPr>
        <w:pStyle w:val="TM2"/>
        <w:rPr>
          <w:rFonts w:cstheme="minorBidi"/>
          <w:b w:val="0"/>
          <w:bCs w:val="0"/>
          <w:smallCaps w:val="0"/>
          <w:color w:val="auto"/>
          <w:sz w:val="22"/>
          <w:szCs w:val="22"/>
          <w:lang w:eastAsia="fr-CH"/>
        </w:rPr>
      </w:pPr>
      <w:hyperlink w:anchor="_Toc75132266" w:history="1">
        <w:r w:rsidRPr="001D1C70">
          <w:rPr>
            <w:rStyle w:val="Lienhypertexte"/>
          </w:rPr>
          <w:t>9.17</w:t>
        </w:r>
        <w:r>
          <w:rPr>
            <w:rFonts w:cstheme="minorBidi"/>
            <w:b w:val="0"/>
            <w:bCs w:val="0"/>
            <w:smallCaps w:val="0"/>
            <w:color w:val="auto"/>
            <w:sz w:val="22"/>
            <w:szCs w:val="22"/>
            <w:lang w:eastAsia="fr-CH"/>
          </w:rPr>
          <w:tab/>
        </w:r>
        <w:r w:rsidRPr="001D1C70">
          <w:rPr>
            <w:rStyle w:val="Lienhypertexte"/>
          </w:rPr>
          <w:t>Exercice 17 – test de web services</w:t>
        </w:r>
        <w:r>
          <w:rPr>
            <w:webHidden/>
          </w:rPr>
          <w:tab/>
        </w:r>
        <w:r>
          <w:rPr>
            <w:webHidden/>
          </w:rPr>
          <w:fldChar w:fldCharType="begin"/>
        </w:r>
        <w:r>
          <w:rPr>
            <w:webHidden/>
          </w:rPr>
          <w:instrText xml:space="preserve"> PAGEREF _Toc75132266 \h </w:instrText>
        </w:r>
        <w:r>
          <w:rPr>
            <w:webHidden/>
          </w:rPr>
        </w:r>
        <w:r>
          <w:rPr>
            <w:webHidden/>
          </w:rPr>
          <w:fldChar w:fldCharType="separate"/>
        </w:r>
        <w:r>
          <w:rPr>
            <w:webHidden/>
          </w:rPr>
          <w:t>33</w:t>
        </w:r>
        <w:r>
          <w:rPr>
            <w:webHidden/>
          </w:rPr>
          <w:fldChar w:fldCharType="end"/>
        </w:r>
      </w:hyperlink>
    </w:p>
    <w:p w14:paraId="28AD6994" w14:textId="11A749A3" w:rsidR="00751BCB" w:rsidRDefault="00751BCB">
      <w:pPr>
        <w:pStyle w:val="TM2"/>
        <w:rPr>
          <w:rFonts w:cstheme="minorBidi"/>
          <w:b w:val="0"/>
          <w:bCs w:val="0"/>
          <w:smallCaps w:val="0"/>
          <w:color w:val="auto"/>
          <w:sz w:val="22"/>
          <w:szCs w:val="22"/>
          <w:lang w:eastAsia="fr-CH"/>
        </w:rPr>
      </w:pPr>
      <w:hyperlink w:anchor="_Toc75132267" w:history="1">
        <w:r w:rsidRPr="001D1C70">
          <w:rPr>
            <w:rStyle w:val="Lienhypertexte"/>
          </w:rPr>
          <w:t>9.18</w:t>
        </w:r>
        <w:r>
          <w:rPr>
            <w:rFonts w:cstheme="minorBidi"/>
            <w:b w:val="0"/>
            <w:bCs w:val="0"/>
            <w:smallCaps w:val="0"/>
            <w:color w:val="auto"/>
            <w:sz w:val="22"/>
            <w:szCs w:val="22"/>
            <w:lang w:eastAsia="fr-CH"/>
          </w:rPr>
          <w:tab/>
        </w:r>
        <w:r w:rsidRPr="001D1C70">
          <w:rPr>
            <w:rStyle w:val="Lienhypertexte"/>
          </w:rPr>
          <w:t>Exercice 18 – application HTML5 d’appel à un web service</w:t>
        </w:r>
        <w:r>
          <w:rPr>
            <w:webHidden/>
          </w:rPr>
          <w:tab/>
        </w:r>
        <w:r>
          <w:rPr>
            <w:webHidden/>
          </w:rPr>
          <w:fldChar w:fldCharType="begin"/>
        </w:r>
        <w:r>
          <w:rPr>
            <w:webHidden/>
          </w:rPr>
          <w:instrText xml:space="preserve"> PAGEREF _Toc75132267 \h </w:instrText>
        </w:r>
        <w:r>
          <w:rPr>
            <w:webHidden/>
          </w:rPr>
        </w:r>
        <w:r>
          <w:rPr>
            <w:webHidden/>
          </w:rPr>
          <w:fldChar w:fldCharType="separate"/>
        </w:r>
        <w:r>
          <w:rPr>
            <w:webHidden/>
          </w:rPr>
          <w:t>34</w:t>
        </w:r>
        <w:r>
          <w:rPr>
            <w:webHidden/>
          </w:rPr>
          <w:fldChar w:fldCharType="end"/>
        </w:r>
      </w:hyperlink>
    </w:p>
    <w:p w14:paraId="1FB8106F" w14:textId="22E6BA95" w:rsidR="00751BCB" w:rsidRDefault="00751BCB">
      <w:pPr>
        <w:pStyle w:val="TM2"/>
        <w:rPr>
          <w:rFonts w:cstheme="minorBidi"/>
          <w:b w:val="0"/>
          <w:bCs w:val="0"/>
          <w:smallCaps w:val="0"/>
          <w:color w:val="auto"/>
          <w:sz w:val="22"/>
          <w:szCs w:val="22"/>
          <w:lang w:eastAsia="fr-CH"/>
        </w:rPr>
      </w:pPr>
      <w:hyperlink w:anchor="_Toc75132268" w:history="1">
        <w:r w:rsidRPr="001D1C70">
          <w:rPr>
            <w:rStyle w:val="Lienhypertexte"/>
          </w:rPr>
          <w:t>9.19</w:t>
        </w:r>
        <w:r>
          <w:rPr>
            <w:rFonts w:cstheme="minorBidi"/>
            <w:b w:val="0"/>
            <w:bCs w:val="0"/>
            <w:smallCaps w:val="0"/>
            <w:color w:val="auto"/>
            <w:sz w:val="22"/>
            <w:szCs w:val="22"/>
            <w:lang w:eastAsia="fr-CH"/>
          </w:rPr>
          <w:tab/>
        </w:r>
        <w:r w:rsidRPr="001D1C70">
          <w:rPr>
            <w:rStyle w:val="Lienhypertexte"/>
          </w:rPr>
          <w:t>Exercice 19 – application HTML5 avec double service web</w:t>
        </w:r>
        <w:r>
          <w:rPr>
            <w:webHidden/>
          </w:rPr>
          <w:tab/>
        </w:r>
        <w:r>
          <w:rPr>
            <w:webHidden/>
          </w:rPr>
          <w:fldChar w:fldCharType="begin"/>
        </w:r>
        <w:r>
          <w:rPr>
            <w:webHidden/>
          </w:rPr>
          <w:instrText xml:space="preserve"> PAGEREF _Toc75132268 \h </w:instrText>
        </w:r>
        <w:r>
          <w:rPr>
            <w:webHidden/>
          </w:rPr>
        </w:r>
        <w:r>
          <w:rPr>
            <w:webHidden/>
          </w:rPr>
          <w:fldChar w:fldCharType="separate"/>
        </w:r>
        <w:r>
          <w:rPr>
            <w:webHidden/>
          </w:rPr>
          <w:t>35</w:t>
        </w:r>
        <w:r>
          <w:rPr>
            <w:webHidden/>
          </w:rPr>
          <w:fldChar w:fldCharType="end"/>
        </w:r>
      </w:hyperlink>
    </w:p>
    <w:p w14:paraId="735B389B" w14:textId="5E8E6C72" w:rsidR="00751BCB" w:rsidRDefault="00751BCB">
      <w:pPr>
        <w:pStyle w:val="TM2"/>
        <w:rPr>
          <w:rFonts w:cstheme="minorBidi"/>
          <w:b w:val="0"/>
          <w:bCs w:val="0"/>
          <w:smallCaps w:val="0"/>
          <w:color w:val="auto"/>
          <w:sz w:val="22"/>
          <w:szCs w:val="22"/>
          <w:lang w:eastAsia="fr-CH"/>
        </w:rPr>
      </w:pPr>
      <w:hyperlink w:anchor="_Toc75132269" w:history="1">
        <w:r w:rsidRPr="001D1C70">
          <w:rPr>
            <w:rStyle w:val="Lienhypertexte"/>
          </w:rPr>
          <w:t>9.20</w:t>
        </w:r>
        <w:r>
          <w:rPr>
            <w:rFonts w:cstheme="minorBidi"/>
            <w:b w:val="0"/>
            <w:bCs w:val="0"/>
            <w:smallCaps w:val="0"/>
            <w:color w:val="auto"/>
            <w:sz w:val="22"/>
            <w:szCs w:val="22"/>
            <w:lang w:eastAsia="fr-CH"/>
          </w:rPr>
          <w:tab/>
        </w:r>
        <w:r w:rsidRPr="001D1C70">
          <w:rPr>
            <w:rStyle w:val="Lienhypertexte"/>
          </w:rPr>
          <w:t xml:space="preserve">Exercice 20 – application </w:t>
        </w:r>
        <w:r w:rsidRPr="001D1C70">
          <w:rPr>
            <w:rStyle w:val="Lienhypertexte"/>
            <w:i/>
          </w:rPr>
          <w:t xml:space="preserve">« login » </w:t>
        </w:r>
        <w:r w:rsidRPr="001D1C70">
          <w:rPr>
            <w:rStyle w:val="Lienhypertexte"/>
          </w:rPr>
          <w:t>sur un serveur PHP</w:t>
        </w:r>
        <w:r>
          <w:rPr>
            <w:webHidden/>
          </w:rPr>
          <w:tab/>
        </w:r>
        <w:r>
          <w:rPr>
            <w:webHidden/>
          </w:rPr>
          <w:fldChar w:fldCharType="begin"/>
        </w:r>
        <w:r>
          <w:rPr>
            <w:webHidden/>
          </w:rPr>
          <w:instrText xml:space="preserve"> PAGEREF _Toc75132269 \h </w:instrText>
        </w:r>
        <w:r>
          <w:rPr>
            <w:webHidden/>
          </w:rPr>
        </w:r>
        <w:r>
          <w:rPr>
            <w:webHidden/>
          </w:rPr>
          <w:fldChar w:fldCharType="separate"/>
        </w:r>
        <w:r>
          <w:rPr>
            <w:webHidden/>
          </w:rPr>
          <w:t>36</w:t>
        </w:r>
        <w:r>
          <w:rPr>
            <w:webHidden/>
          </w:rPr>
          <w:fldChar w:fldCharType="end"/>
        </w:r>
      </w:hyperlink>
    </w:p>
    <w:p w14:paraId="0D977AB0" w14:textId="1F8C59F7" w:rsidR="00751BCB" w:rsidRDefault="00751BCB">
      <w:pPr>
        <w:pStyle w:val="TM1"/>
        <w:rPr>
          <w:rFonts w:cstheme="minorBidi"/>
          <w:b w:val="0"/>
          <w:bCs w:val="0"/>
          <w:caps w:val="0"/>
          <w:color w:val="auto"/>
          <w:sz w:val="22"/>
          <w:szCs w:val="22"/>
          <w:u w:val="none"/>
          <w:lang w:eastAsia="fr-CH"/>
        </w:rPr>
      </w:pPr>
      <w:hyperlink w:anchor="_Toc75132270" w:history="1">
        <w:r w:rsidRPr="001D1C70">
          <w:rPr>
            <w:rStyle w:val="Lienhypertexte"/>
          </w:rPr>
          <w:t>10</w:t>
        </w:r>
        <w:r>
          <w:rPr>
            <w:rFonts w:cstheme="minorBidi"/>
            <w:b w:val="0"/>
            <w:bCs w:val="0"/>
            <w:caps w:val="0"/>
            <w:color w:val="auto"/>
            <w:sz w:val="22"/>
            <w:szCs w:val="22"/>
            <w:u w:val="none"/>
            <w:lang w:eastAsia="fr-CH"/>
          </w:rPr>
          <w:tab/>
        </w:r>
        <w:r w:rsidRPr="001D1C70">
          <w:rPr>
            <w:rStyle w:val="Lienhypertexte"/>
          </w:rPr>
          <w:t>Général</w:t>
        </w:r>
        <w:r>
          <w:rPr>
            <w:webHidden/>
          </w:rPr>
          <w:tab/>
        </w:r>
        <w:r>
          <w:rPr>
            <w:webHidden/>
          </w:rPr>
          <w:fldChar w:fldCharType="begin"/>
        </w:r>
        <w:r>
          <w:rPr>
            <w:webHidden/>
          </w:rPr>
          <w:instrText xml:space="preserve"> PAGEREF _Toc75132270 \h </w:instrText>
        </w:r>
        <w:r>
          <w:rPr>
            <w:webHidden/>
          </w:rPr>
        </w:r>
        <w:r>
          <w:rPr>
            <w:webHidden/>
          </w:rPr>
          <w:fldChar w:fldCharType="separate"/>
        </w:r>
        <w:r>
          <w:rPr>
            <w:webHidden/>
          </w:rPr>
          <w:t>38</w:t>
        </w:r>
        <w:r>
          <w:rPr>
            <w:webHidden/>
          </w:rPr>
          <w:fldChar w:fldCharType="end"/>
        </w:r>
      </w:hyperlink>
    </w:p>
    <w:p w14:paraId="074A6677" w14:textId="156DFF2A" w:rsidR="00751BCB" w:rsidRDefault="00751BCB">
      <w:pPr>
        <w:pStyle w:val="TM2"/>
        <w:rPr>
          <w:rFonts w:cstheme="minorBidi"/>
          <w:b w:val="0"/>
          <w:bCs w:val="0"/>
          <w:smallCaps w:val="0"/>
          <w:color w:val="auto"/>
          <w:sz w:val="22"/>
          <w:szCs w:val="22"/>
          <w:lang w:eastAsia="fr-CH"/>
        </w:rPr>
      </w:pPr>
      <w:hyperlink w:anchor="_Toc75132271" w:history="1">
        <w:r w:rsidRPr="001D1C70">
          <w:rPr>
            <w:rStyle w:val="Lienhypertexte"/>
          </w:rPr>
          <w:t>10.1</w:t>
        </w:r>
        <w:r>
          <w:rPr>
            <w:rFonts w:cstheme="minorBidi"/>
            <w:b w:val="0"/>
            <w:bCs w:val="0"/>
            <w:smallCaps w:val="0"/>
            <w:color w:val="auto"/>
            <w:sz w:val="22"/>
            <w:szCs w:val="22"/>
            <w:lang w:eastAsia="fr-CH"/>
          </w:rPr>
          <w:tab/>
        </w:r>
        <w:r w:rsidRPr="001D1C70">
          <w:rPr>
            <w:rStyle w:val="Lienhypertexte"/>
          </w:rPr>
          <w:t>DOM</w:t>
        </w:r>
        <w:r>
          <w:rPr>
            <w:webHidden/>
          </w:rPr>
          <w:tab/>
        </w:r>
        <w:r>
          <w:rPr>
            <w:webHidden/>
          </w:rPr>
          <w:fldChar w:fldCharType="begin"/>
        </w:r>
        <w:r>
          <w:rPr>
            <w:webHidden/>
          </w:rPr>
          <w:instrText xml:space="preserve"> PAGEREF _Toc75132271 \h </w:instrText>
        </w:r>
        <w:r>
          <w:rPr>
            <w:webHidden/>
          </w:rPr>
        </w:r>
        <w:r>
          <w:rPr>
            <w:webHidden/>
          </w:rPr>
          <w:fldChar w:fldCharType="separate"/>
        </w:r>
        <w:r>
          <w:rPr>
            <w:webHidden/>
          </w:rPr>
          <w:t>38</w:t>
        </w:r>
        <w:r>
          <w:rPr>
            <w:webHidden/>
          </w:rPr>
          <w:fldChar w:fldCharType="end"/>
        </w:r>
      </w:hyperlink>
    </w:p>
    <w:p w14:paraId="4C49A35E" w14:textId="07A17E71" w:rsidR="00751BCB" w:rsidRDefault="00751BCB">
      <w:pPr>
        <w:pStyle w:val="TM2"/>
        <w:rPr>
          <w:rFonts w:cstheme="minorBidi"/>
          <w:b w:val="0"/>
          <w:bCs w:val="0"/>
          <w:smallCaps w:val="0"/>
          <w:color w:val="auto"/>
          <w:sz w:val="22"/>
          <w:szCs w:val="22"/>
          <w:lang w:eastAsia="fr-CH"/>
        </w:rPr>
      </w:pPr>
      <w:hyperlink w:anchor="_Toc75132272" w:history="1">
        <w:r w:rsidRPr="001D1C70">
          <w:rPr>
            <w:rStyle w:val="Lienhypertexte"/>
          </w:rPr>
          <w:t>10.2</w:t>
        </w:r>
        <w:r>
          <w:rPr>
            <w:rFonts w:cstheme="minorBidi"/>
            <w:b w:val="0"/>
            <w:bCs w:val="0"/>
            <w:smallCaps w:val="0"/>
            <w:color w:val="auto"/>
            <w:sz w:val="22"/>
            <w:szCs w:val="22"/>
            <w:lang w:eastAsia="fr-CH"/>
          </w:rPr>
          <w:tab/>
        </w:r>
        <w:r w:rsidRPr="001D1C70">
          <w:rPr>
            <w:rStyle w:val="Lienhypertexte"/>
          </w:rPr>
          <w:t>Console de débogage</w:t>
        </w:r>
        <w:r>
          <w:rPr>
            <w:webHidden/>
          </w:rPr>
          <w:tab/>
        </w:r>
        <w:r>
          <w:rPr>
            <w:webHidden/>
          </w:rPr>
          <w:fldChar w:fldCharType="begin"/>
        </w:r>
        <w:r>
          <w:rPr>
            <w:webHidden/>
          </w:rPr>
          <w:instrText xml:space="preserve"> PAGEREF _Toc75132272 \h </w:instrText>
        </w:r>
        <w:r>
          <w:rPr>
            <w:webHidden/>
          </w:rPr>
        </w:r>
        <w:r>
          <w:rPr>
            <w:webHidden/>
          </w:rPr>
          <w:fldChar w:fldCharType="separate"/>
        </w:r>
        <w:r>
          <w:rPr>
            <w:webHidden/>
          </w:rPr>
          <w:t>39</w:t>
        </w:r>
        <w:r>
          <w:rPr>
            <w:webHidden/>
          </w:rPr>
          <w:fldChar w:fldCharType="end"/>
        </w:r>
      </w:hyperlink>
    </w:p>
    <w:p w14:paraId="400D3992" w14:textId="3AA6581E" w:rsidR="00751BCB" w:rsidRDefault="00751BCB">
      <w:pPr>
        <w:pStyle w:val="TM1"/>
        <w:rPr>
          <w:rFonts w:cstheme="minorBidi"/>
          <w:b w:val="0"/>
          <w:bCs w:val="0"/>
          <w:caps w:val="0"/>
          <w:color w:val="auto"/>
          <w:sz w:val="22"/>
          <w:szCs w:val="22"/>
          <w:u w:val="none"/>
          <w:lang w:eastAsia="fr-CH"/>
        </w:rPr>
      </w:pPr>
      <w:hyperlink w:anchor="_Toc75132273" w:history="1">
        <w:r w:rsidRPr="001D1C70">
          <w:rPr>
            <w:rStyle w:val="Lienhypertexte"/>
          </w:rPr>
          <w:t>11</w:t>
        </w:r>
        <w:r>
          <w:rPr>
            <w:rFonts w:cstheme="minorBidi"/>
            <w:b w:val="0"/>
            <w:bCs w:val="0"/>
            <w:caps w:val="0"/>
            <w:color w:val="auto"/>
            <w:sz w:val="22"/>
            <w:szCs w:val="22"/>
            <w:u w:val="none"/>
            <w:lang w:eastAsia="fr-CH"/>
          </w:rPr>
          <w:tab/>
        </w:r>
        <w:r w:rsidRPr="001D1C70">
          <w:rPr>
            <w:rStyle w:val="Lienhypertexte"/>
          </w:rPr>
          <w:t>HTML</w:t>
        </w:r>
        <w:r>
          <w:rPr>
            <w:webHidden/>
          </w:rPr>
          <w:tab/>
        </w:r>
        <w:r>
          <w:rPr>
            <w:webHidden/>
          </w:rPr>
          <w:fldChar w:fldCharType="begin"/>
        </w:r>
        <w:r>
          <w:rPr>
            <w:webHidden/>
          </w:rPr>
          <w:instrText xml:space="preserve"> PAGEREF _Toc75132273 \h </w:instrText>
        </w:r>
        <w:r>
          <w:rPr>
            <w:webHidden/>
          </w:rPr>
        </w:r>
        <w:r>
          <w:rPr>
            <w:webHidden/>
          </w:rPr>
          <w:fldChar w:fldCharType="separate"/>
        </w:r>
        <w:r>
          <w:rPr>
            <w:webHidden/>
          </w:rPr>
          <w:t>39</w:t>
        </w:r>
        <w:r>
          <w:rPr>
            <w:webHidden/>
          </w:rPr>
          <w:fldChar w:fldCharType="end"/>
        </w:r>
      </w:hyperlink>
    </w:p>
    <w:p w14:paraId="56666982" w14:textId="089BA853" w:rsidR="00751BCB" w:rsidRDefault="00751BCB">
      <w:pPr>
        <w:pStyle w:val="TM2"/>
        <w:rPr>
          <w:rFonts w:cstheme="minorBidi"/>
          <w:b w:val="0"/>
          <w:bCs w:val="0"/>
          <w:smallCaps w:val="0"/>
          <w:color w:val="auto"/>
          <w:sz w:val="22"/>
          <w:szCs w:val="22"/>
          <w:lang w:eastAsia="fr-CH"/>
        </w:rPr>
      </w:pPr>
      <w:hyperlink w:anchor="_Toc75132274" w:history="1">
        <w:r w:rsidRPr="001D1C70">
          <w:rPr>
            <w:rStyle w:val="Lienhypertexte"/>
          </w:rPr>
          <w:t>11.1</w:t>
        </w:r>
        <w:r>
          <w:rPr>
            <w:rFonts w:cstheme="minorBidi"/>
            <w:b w:val="0"/>
            <w:bCs w:val="0"/>
            <w:smallCaps w:val="0"/>
            <w:color w:val="auto"/>
            <w:sz w:val="22"/>
            <w:szCs w:val="22"/>
            <w:lang w:eastAsia="fr-CH"/>
          </w:rPr>
          <w:tab/>
        </w:r>
        <w:r w:rsidRPr="001D1C70">
          <w:rPr>
            <w:rStyle w:val="Lienhypertexte"/>
          </w:rPr>
          <w:t>Attributs</w:t>
        </w:r>
        <w:r>
          <w:rPr>
            <w:webHidden/>
          </w:rPr>
          <w:tab/>
        </w:r>
        <w:r>
          <w:rPr>
            <w:webHidden/>
          </w:rPr>
          <w:fldChar w:fldCharType="begin"/>
        </w:r>
        <w:r>
          <w:rPr>
            <w:webHidden/>
          </w:rPr>
          <w:instrText xml:space="preserve"> PAGEREF _Toc75132274 \h </w:instrText>
        </w:r>
        <w:r>
          <w:rPr>
            <w:webHidden/>
          </w:rPr>
        </w:r>
        <w:r>
          <w:rPr>
            <w:webHidden/>
          </w:rPr>
          <w:fldChar w:fldCharType="separate"/>
        </w:r>
        <w:r>
          <w:rPr>
            <w:webHidden/>
          </w:rPr>
          <w:t>39</w:t>
        </w:r>
        <w:r>
          <w:rPr>
            <w:webHidden/>
          </w:rPr>
          <w:fldChar w:fldCharType="end"/>
        </w:r>
      </w:hyperlink>
    </w:p>
    <w:p w14:paraId="31EA8767" w14:textId="6DD3DD56" w:rsidR="00751BCB" w:rsidRDefault="00751BCB">
      <w:pPr>
        <w:pStyle w:val="TM3"/>
        <w:tabs>
          <w:tab w:val="left" w:pos="929"/>
        </w:tabs>
        <w:rPr>
          <w:rFonts w:cstheme="minorBidi"/>
          <w:smallCaps w:val="0"/>
          <w:color w:val="auto"/>
          <w:sz w:val="22"/>
          <w:szCs w:val="22"/>
          <w:lang w:eastAsia="fr-CH"/>
        </w:rPr>
      </w:pPr>
      <w:hyperlink w:anchor="_Toc75132275" w:history="1">
        <w:r w:rsidRPr="001D1C70">
          <w:rPr>
            <w:rStyle w:val="Lienhypertexte"/>
          </w:rPr>
          <w:t>11.1.1</w:t>
        </w:r>
        <w:r>
          <w:rPr>
            <w:rFonts w:cstheme="minorBidi"/>
            <w:smallCaps w:val="0"/>
            <w:color w:val="auto"/>
            <w:sz w:val="22"/>
            <w:szCs w:val="22"/>
            <w:lang w:eastAsia="fr-CH"/>
          </w:rPr>
          <w:tab/>
        </w:r>
        <w:r w:rsidRPr="001D1C70">
          <w:rPr>
            <w:rStyle w:val="Lienhypertexte"/>
          </w:rPr>
          <w:t>Input</w:t>
        </w:r>
        <w:r>
          <w:rPr>
            <w:webHidden/>
          </w:rPr>
          <w:tab/>
        </w:r>
        <w:r>
          <w:rPr>
            <w:webHidden/>
          </w:rPr>
          <w:fldChar w:fldCharType="begin"/>
        </w:r>
        <w:r>
          <w:rPr>
            <w:webHidden/>
          </w:rPr>
          <w:instrText xml:space="preserve"> PAGEREF _Toc75132275 \h </w:instrText>
        </w:r>
        <w:r>
          <w:rPr>
            <w:webHidden/>
          </w:rPr>
        </w:r>
        <w:r>
          <w:rPr>
            <w:webHidden/>
          </w:rPr>
          <w:fldChar w:fldCharType="separate"/>
        </w:r>
        <w:r>
          <w:rPr>
            <w:webHidden/>
          </w:rPr>
          <w:t>39</w:t>
        </w:r>
        <w:r>
          <w:rPr>
            <w:webHidden/>
          </w:rPr>
          <w:fldChar w:fldCharType="end"/>
        </w:r>
      </w:hyperlink>
    </w:p>
    <w:p w14:paraId="0D5958D5" w14:textId="3186BE84" w:rsidR="00751BCB" w:rsidRDefault="00751BCB">
      <w:pPr>
        <w:pStyle w:val="TM4"/>
        <w:tabs>
          <w:tab w:val="left" w:pos="1142"/>
        </w:tabs>
        <w:rPr>
          <w:rFonts w:cstheme="minorBidi"/>
          <w:color w:val="auto"/>
          <w:sz w:val="22"/>
          <w:szCs w:val="22"/>
          <w:lang w:eastAsia="fr-CH"/>
        </w:rPr>
      </w:pPr>
      <w:hyperlink w:anchor="_Toc75132276" w:history="1">
        <w:r w:rsidRPr="001D1C70">
          <w:rPr>
            <w:rStyle w:val="Lienhypertexte"/>
          </w:rPr>
          <w:t>11.1.1.1</w:t>
        </w:r>
        <w:r>
          <w:rPr>
            <w:rFonts w:cstheme="minorBidi"/>
            <w:color w:val="auto"/>
            <w:sz w:val="22"/>
            <w:szCs w:val="22"/>
            <w:lang w:eastAsia="fr-CH"/>
          </w:rPr>
          <w:tab/>
        </w:r>
        <w:r w:rsidRPr="001D1C70">
          <w:rPr>
            <w:rStyle w:val="Lienhypertexte"/>
          </w:rPr>
          <w:t>Placeholder</w:t>
        </w:r>
        <w:r>
          <w:rPr>
            <w:webHidden/>
          </w:rPr>
          <w:tab/>
        </w:r>
        <w:r>
          <w:rPr>
            <w:webHidden/>
          </w:rPr>
          <w:fldChar w:fldCharType="begin"/>
        </w:r>
        <w:r>
          <w:rPr>
            <w:webHidden/>
          </w:rPr>
          <w:instrText xml:space="preserve"> PAGEREF _Toc75132276 \h </w:instrText>
        </w:r>
        <w:r>
          <w:rPr>
            <w:webHidden/>
          </w:rPr>
        </w:r>
        <w:r>
          <w:rPr>
            <w:webHidden/>
          </w:rPr>
          <w:fldChar w:fldCharType="separate"/>
        </w:r>
        <w:r>
          <w:rPr>
            <w:webHidden/>
          </w:rPr>
          <w:t>39</w:t>
        </w:r>
        <w:r>
          <w:rPr>
            <w:webHidden/>
          </w:rPr>
          <w:fldChar w:fldCharType="end"/>
        </w:r>
      </w:hyperlink>
    </w:p>
    <w:p w14:paraId="37B191C3" w14:textId="5AFD33C5" w:rsidR="00751BCB" w:rsidRDefault="00751BCB">
      <w:pPr>
        <w:pStyle w:val="TM4"/>
        <w:tabs>
          <w:tab w:val="left" w:pos="1142"/>
        </w:tabs>
        <w:rPr>
          <w:rFonts w:cstheme="minorBidi"/>
          <w:color w:val="auto"/>
          <w:sz w:val="22"/>
          <w:szCs w:val="22"/>
          <w:lang w:eastAsia="fr-CH"/>
        </w:rPr>
      </w:pPr>
      <w:hyperlink w:anchor="_Toc75132277" w:history="1">
        <w:r w:rsidRPr="001D1C70">
          <w:rPr>
            <w:rStyle w:val="Lienhypertexte"/>
          </w:rPr>
          <w:t>11.1.1.2</w:t>
        </w:r>
        <w:r>
          <w:rPr>
            <w:rFonts w:cstheme="minorBidi"/>
            <w:color w:val="auto"/>
            <w:sz w:val="22"/>
            <w:szCs w:val="22"/>
            <w:lang w:eastAsia="fr-CH"/>
          </w:rPr>
          <w:tab/>
        </w:r>
        <w:r w:rsidRPr="001D1C70">
          <w:rPr>
            <w:rStyle w:val="Lienhypertexte"/>
          </w:rPr>
          <w:t>Autofocus</w:t>
        </w:r>
        <w:r>
          <w:rPr>
            <w:webHidden/>
          </w:rPr>
          <w:tab/>
        </w:r>
        <w:r>
          <w:rPr>
            <w:webHidden/>
          </w:rPr>
          <w:fldChar w:fldCharType="begin"/>
        </w:r>
        <w:r>
          <w:rPr>
            <w:webHidden/>
          </w:rPr>
          <w:instrText xml:space="preserve"> PAGEREF _Toc75132277 \h </w:instrText>
        </w:r>
        <w:r>
          <w:rPr>
            <w:webHidden/>
          </w:rPr>
        </w:r>
        <w:r>
          <w:rPr>
            <w:webHidden/>
          </w:rPr>
          <w:fldChar w:fldCharType="separate"/>
        </w:r>
        <w:r>
          <w:rPr>
            <w:webHidden/>
          </w:rPr>
          <w:t>39</w:t>
        </w:r>
        <w:r>
          <w:rPr>
            <w:webHidden/>
          </w:rPr>
          <w:fldChar w:fldCharType="end"/>
        </w:r>
      </w:hyperlink>
    </w:p>
    <w:p w14:paraId="3231AA07" w14:textId="40D38367" w:rsidR="00751BCB" w:rsidRDefault="00751BCB">
      <w:pPr>
        <w:pStyle w:val="TM2"/>
        <w:rPr>
          <w:rFonts w:cstheme="minorBidi"/>
          <w:b w:val="0"/>
          <w:bCs w:val="0"/>
          <w:smallCaps w:val="0"/>
          <w:color w:val="auto"/>
          <w:sz w:val="22"/>
          <w:szCs w:val="22"/>
          <w:lang w:eastAsia="fr-CH"/>
        </w:rPr>
      </w:pPr>
      <w:hyperlink w:anchor="_Toc75132278" w:history="1">
        <w:r w:rsidRPr="001D1C70">
          <w:rPr>
            <w:rStyle w:val="Lienhypertexte"/>
          </w:rPr>
          <w:t>11.2</w:t>
        </w:r>
        <w:r>
          <w:rPr>
            <w:rFonts w:cstheme="minorBidi"/>
            <w:b w:val="0"/>
            <w:bCs w:val="0"/>
            <w:smallCaps w:val="0"/>
            <w:color w:val="auto"/>
            <w:sz w:val="22"/>
            <w:szCs w:val="22"/>
            <w:lang w:eastAsia="fr-CH"/>
          </w:rPr>
          <w:tab/>
        </w:r>
        <w:r w:rsidRPr="001D1C70">
          <w:rPr>
            <w:rStyle w:val="Lienhypertexte"/>
          </w:rPr>
          <w:t>Éléments</w:t>
        </w:r>
        <w:r>
          <w:rPr>
            <w:webHidden/>
          </w:rPr>
          <w:tab/>
        </w:r>
        <w:r>
          <w:rPr>
            <w:webHidden/>
          </w:rPr>
          <w:fldChar w:fldCharType="begin"/>
        </w:r>
        <w:r>
          <w:rPr>
            <w:webHidden/>
          </w:rPr>
          <w:instrText xml:space="preserve"> PAGEREF _Toc75132278 \h </w:instrText>
        </w:r>
        <w:r>
          <w:rPr>
            <w:webHidden/>
          </w:rPr>
        </w:r>
        <w:r>
          <w:rPr>
            <w:webHidden/>
          </w:rPr>
          <w:fldChar w:fldCharType="separate"/>
        </w:r>
        <w:r>
          <w:rPr>
            <w:webHidden/>
          </w:rPr>
          <w:t>39</w:t>
        </w:r>
        <w:r>
          <w:rPr>
            <w:webHidden/>
          </w:rPr>
          <w:fldChar w:fldCharType="end"/>
        </w:r>
      </w:hyperlink>
    </w:p>
    <w:p w14:paraId="36548D42" w14:textId="5EE7548A" w:rsidR="00751BCB" w:rsidRDefault="00751BCB">
      <w:pPr>
        <w:pStyle w:val="TM3"/>
        <w:tabs>
          <w:tab w:val="left" w:pos="929"/>
        </w:tabs>
        <w:rPr>
          <w:rFonts w:cstheme="minorBidi"/>
          <w:smallCaps w:val="0"/>
          <w:color w:val="auto"/>
          <w:sz w:val="22"/>
          <w:szCs w:val="22"/>
          <w:lang w:eastAsia="fr-CH"/>
        </w:rPr>
      </w:pPr>
      <w:hyperlink w:anchor="_Toc75132279" w:history="1">
        <w:r w:rsidRPr="001D1C70">
          <w:rPr>
            <w:rStyle w:val="Lienhypertexte"/>
          </w:rPr>
          <w:t>11.2.1</w:t>
        </w:r>
        <w:r>
          <w:rPr>
            <w:rFonts w:cstheme="minorBidi"/>
            <w:smallCaps w:val="0"/>
            <w:color w:val="auto"/>
            <w:sz w:val="22"/>
            <w:szCs w:val="22"/>
            <w:lang w:eastAsia="fr-CH"/>
          </w:rPr>
          <w:tab/>
        </w:r>
        <w:r w:rsidRPr="001D1C70">
          <w:rPr>
            <w:rStyle w:val="Lienhypertexte"/>
          </w:rPr>
          <w:t>Button vs Input</w:t>
        </w:r>
        <w:r>
          <w:rPr>
            <w:webHidden/>
          </w:rPr>
          <w:tab/>
        </w:r>
        <w:r>
          <w:rPr>
            <w:webHidden/>
          </w:rPr>
          <w:fldChar w:fldCharType="begin"/>
        </w:r>
        <w:r>
          <w:rPr>
            <w:webHidden/>
          </w:rPr>
          <w:instrText xml:space="preserve"> PAGEREF _Toc75132279 \h </w:instrText>
        </w:r>
        <w:r>
          <w:rPr>
            <w:webHidden/>
          </w:rPr>
        </w:r>
        <w:r>
          <w:rPr>
            <w:webHidden/>
          </w:rPr>
          <w:fldChar w:fldCharType="separate"/>
        </w:r>
        <w:r>
          <w:rPr>
            <w:webHidden/>
          </w:rPr>
          <w:t>39</w:t>
        </w:r>
        <w:r>
          <w:rPr>
            <w:webHidden/>
          </w:rPr>
          <w:fldChar w:fldCharType="end"/>
        </w:r>
      </w:hyperlink>
    </w:p>
    <w:p w14:paraId="64BBF816" w14:textId="302AADAD" w:rsidR="00751BCB" w:rsidRDefault="00751BCB">
      <w:pPr>
        <w:pStyle w:val="TM1"/>
        <w:rPr>
          <w:rFonts w:cstheme="minorBidi"/>
          <w:b w:val="0"/>
          <w:bCs w:val="0"/>
          <w:caps w:val="0"/>
          <w:color w:val="auto"/>
          <w:sz w:val="22"/>
          <w:szCs w:val="22"/>
          <w:u w:val="none"/>
          <w:lang w:eastAsia="fr-CH"/>
        </w:rPr>
      </w:pPr>
      <w:hyperlink w:anchor="_Toc75132280" w:history="1">
        <w:r w:rsidRPr="001D1C70">
          <w:rPr>
            <w:rStyle w:val="Lienhypertexte"/>
          </w:rPr>
          <w:t>12</w:t>
        </w:r>
        <w:r>
          <w:rPr>
            <w:rFonts w:cstheme="minorBidi"/>
            <w:b w:val="0"/>
            <w:bCs w:val="0"/>
            <w:caps w:val="0"/>
            <w:color w:val="auto"/>
            <w:sz w:val="22"/>
            <w:szCs w:val="22"/>
            <w:u w:val="none"/>
            <w:lang w:eastAsia="fr-CH"/>
          </w:rPr>
          <w:tab/>
        </w:r>
        <w:r w:rsidRPr="001D1C70">
          <w:rPr>
            <w:rStyle w:val="Lienhypertexte"/>
          </w:rPr>
          <w:t>Javascript</w:t>
        </w:r>
        <w:r>
          <w:rPr>
            <w:webHidden/>
          </w:rPr>
          <w:tab/>
        </w:r>
        <w:r>
          <w:rPr>
            <w:webHidden/>
          </w:rPr>
          <w:fldChar w:fldCharType="begin"/>
        </w:r>
        <w:r>
          <w:rPr>
            <w:webHidden/>
          </w:rPr>
          <w:instrText xml:space="preserve"> PAGEREF _Toc75132280 \h </w:instrText>
        </w:r>
        <w:r>
          <w:rPr>
            <w:webHidden/>
          </w:rPr>
        </w:r>
        <w:r>
          <w:rPr>
            <w:webHidden/>
          </w:rPr>
          <w:fldChar w:fldCharType="separate"/>
        </w:r>
        <w:r>
          <w:rPr>
            <w:webHidden/>
          </w:rPr>
          <w:t>40</w:t>
        </w:r>
        <w:r>
          <w:rPr>
            <w:webHidden/>
          </w:rPr>
          <w:fldChar w:fldCharType="end"/>
        </w:r>
      </w:hyperlink>
    </w:p>
    <w:p w14:paraId="1A295F67" w14:textId="6880D961" w:rsidR="00751BCB" w:rsidRDefault="00751BCB">
      <w:pPr>
        <w:pStyle w:val="TM2"/>
        <w:rPr>
          <w:rFonts w:cstheme="minorBidi"/>
          <w:b w:val="0"/>
          <w:bCs w:val="0"/>
          <w:smallCaps w:val="0"/>
          <w:color w:val="auto"/>
          <w:sz w:val="22"/>
          <w:szCs w:val="22"/>
          <w:lang w:eastAsia="fr-CH"/>
        </w:rPr>
      </w:pPr>
      <w:hyperlink w:anchor="_Toc75132281" w:history="1">
        <w:r w:rsidRPr="001D1C70">
          <w:rPr>
            <w:rStyle w:val="Lienhypertexte"/>
          </w:rPr>
          <w:t>12.1</w:t>
        </w:r>
        <w:r>
          <w:rPr>
            <w:rFonts w:cstheme="minorBidi"/>
            <w:b w:val="0"/>
            <w:bCs w:val="0"/>
            <w:smallCaps w:val="0"/>
            <w:color w:val="auto"/>
            <w:sz w:val="22"/>
            <w:szCs w:val="22"/>
            <w:lang w:eastAsia="fr-CH"/>
          </w:rPr>
          <w:tab/>
        </w:r>
        <w:r w:rsidRPr="001D1C70">
          <w:rPr>
            <w:rStyle w:val="Lienhypertexte"/>
          </w:rPr>
          <w:t>Bases</w:t>
        </w:r>
        <w:r>
          <w:rPr>
            <w:webHidden/>
          </w:rPr>
          <w:tab/>
        </w:r>
        <w:r>
          <w:rPr>
            <w:webHidden/>
          </w:rPr>
          <w:fldChar w:fldCharType="begin"/>
        </w:r>
        <w:r>
          <w:rPr>
            <w:webHidden/>
          </w:rPr>
          <w:instrText xml:space="preserve"> PAGEREF _Toc75132281 \h </w:instrText>
        </w:r>
        <w:r>
          <w:rPr>
            <w:webHidden/>
          </w:rPr>
        </w:r>
        <w:r>
          <w:rPr>
            <w:webHidden/>
          </w:rPr>
          <w:fldChar w:fldCharType="separate"/>
        </w:r>
        <w:r>
          <w:rPr>
            <w:webHidden/>
          </w:rPr>
          <w:t>40</w:t>
        </w:r>
        <w:r>
          <w:rPr>
            <w:webHidden/>
          </w:rPr>
          <w:fldChar w:fldCharType="end"/>
        </w:r>
      </w:hyperlink>
    </w:p>
    <w:p w14:paraId="403DAC1D" w14:textId="52D1EB2E" w:rsidR="00751BCB" w:rsidRDefault="00751BCB">
      <w:pPr>
        <w:pStyle w:val="TM3"/>
        <w:tabs>
          <w:tab w:val="left" w:pos="929"/>
        </w:tabs>
        <w:rPr>
          <w:rFonts w:cstheme="minorBidi"/>
          <w:smallCaps w:val="0"/>
          <w:color w:val="auto"/>
          <w:sz w:val="22"/>
          <w:szCs w:val="22"/>
          <w:lang w:eastAsia="fr-CH"/>
        </w:rPr>
      </w:pPr>
      <w:hyperlink w:anchor="_Toc75132282" w:history="1">
        <w:r w:rsidRPr="001D1C70">
          <w:rPr>
            <w:rStyle w:val="Lienhypertexte"/>
          </w:rPr>
          <w:t>12.1.1</w:t>
        </w:r>
        <w:r>
          <w:rPr>
            <w:rFonts w:cstheme="minorBidi"/>
            <w:smallCaps w:val="0"/>
            <w:color w:val="auto"/>
            <w:sz w:val="22"/>
            <w:szCs w:val="22"/>
            <w:lang w:eastAsia="fr-CH"/>
          </w:rPr>
          <w:tab/>
        </w:r>
        <w:r w:rsidRPr="001D1C70">
          <w:rPr>
            <w:rStyle w:val="Lienhypertexte"/>
          </w:rPr>
          <w:t>Connecté un fichier Javascript à un fichier HTML</w:t>
        </w:r>
        <w:r>
          <w:rPr>
            <w:webHidden/>
          </w:rPr>
          <w:tab/>
        </w:r>
        <w:r>
          <w:rPr>
            <w:webHidden/>
          </w:rPr>
          <w:fldChar w:fldCharType="begin"/>
        </w:r>
        <w:r>
          <w:rPr>
            <w:webHidden/>
          </w:rPr>
          <w:instrText xml:space="preserve"> PAGEREF _Toc75132282 \h </w:instrText>
        </w:r>
        <w:r>
          <w:rPr>
            <w:webHidden/>
          </w:rPr>
        </w:r>
        <w:r>
          <w:rPr>
            <w:webHidden/>
          </w:rPr>
          <w:fldChar w:fldCharType="separate"/>
        </w:r>
        <w:r>
          <w:rPr>
            <w:webHidden/>
          </w:rPr>
          <w:t>40</w:t>
        </w:r>
        <w:r>
          <w:rPr>
            <w:webHidden/>
          </w:rPr>
          <w:fldChar w:fldCharType="end"/>
        </w:r>
      </w:hyperlink>
    </w:p>
    <w:p w14:paraId="1900A922" w14:textId="77640CE6" w:rsidR="00751BCB" w:rsidRDefault="00751BCB">
      <w:pPr>
        <w:pStyle w:val="TM4"/>
        <w:tabs>
          <w:tab w:val="left" w:pos="1142"/>
        </w:tabs>
        <w:rPr>
          <w:rFonts w:cstheme="minorBidi"/>
          <w:color w:val="auto"/>
          <w:sz w:val="22"/>
          <w:szCs w:val="22"/>
          <w:lang w:eastAsia="fr-CH"/>
        </w:rPr>
      </w:pPr>
      <w:hyperlink w:anchor="_Toc75132283" w:history="1">
        <w:r w:rsidRPr="001D1C70">
          <w:rPr>
            <w:rStyle w:val="Lienhypertexte"/>
          </w:rPr>
          <w:t>12.1.1.1</w:t>
        </w:r>
        <w:r>
          <w:rPr>
            <w:rFonts w:cstheme="minorBidi"/>
            <w:color w:val="auto"/>
            <w:sz w:val="22"/>
            <w:szCs w:val="22"/>
            <w:lang w:eastAsia="fr-CH"/>
          </w:rPr>
          <w:tab/>
        </w:r>
        <w:r w:rsidRPr="001D1C70">
          <w:rPr>
            <w:rStyle w:val="Lienhypertexte"/>
          </w:rPr>
          <w:t>Synchrone (normal)</w:t>
        </w:r>
        <w:r>
          <w:rPr>
            <w:webHidden/>
          </w:rPr>
          <w:tab/>
        </w:r>
        <w:r>
          <w:rPr>
            <w:webHidden/>
          </w:rPr>
          <w:fldChar w:fldCharType="begin"/>
        </w:r>
        <w:r>
          <w:rPr>
            <w:webHidden/>
          </w:rPr>
          <w:instrText xml:space="preserve"> PAGEREF _Toc75132283 \h </w:instrText>
        </w:r>
        <w:r>
          <w:rPr>
            <w:webHidden/>
          </w:rPr>
        </w:r>
        <w:r>
          <w:rPr>
            <w:webHidden/>
          </w:rPr>
          <w:fldChar w:fldCharType="separate"/>
        </w:r>
        <w:r>
          <w:rPr>
            <w:webHidden/>
          </w:rPr>
          <w:t>40</w:t>
        </w:r>
        <w:r>
          <w:rPr>
            <w:webHidden/>
          </w:rPr>
          <w:fldChar w:fldCharType="end"/>
        </w:r>
      </w:hyperlink>
    </w:p>
    <w:p w14:paraId="49653399" w14:textId="38FFBE27" w:rsidR="00751BCB" w:rsidRDefault="00751BCB">
      <w:pPr>
        <w:pStyle w:val="TM4"/>
        <w:tabs>
          <w:tab w:val="left" w:pos="1142"/>
        </w:tabs>
        <w:rPr>
          <w:rFonts w:cstheme="minorBidi"/>
          <w:color w:val="auto"/>
          <w:sz w:val="22"/>
          <w:szCs w:val="22"/>
          <w:lang w:eastAsia="fr-CH"/>
        </w:rPr>
      </w:pPr>
      <w:hyperlink w:anchor="_Toc75132284" w:history="1">
        <w:r w:rsidRPr="001D1C70">
          <w:rPr>
            <w:rStyle w:val="Lienhypertexte"/>
          </w:rPr>
          <w:t>12.1.1.2</w:t>
        </w:r>
        <w:r>
          <w:rPr>
            <w:rFonts w:cstheme="minorBidi"/>
            <w:color w:val="auto"/>
            <w:sz w:val="22"/>
            <w:szCs w:val="22"/>
            <w:lang w:eastAsia="fr-CH"/>
          </w:rPr>
          <w:tab/>
        </w:r>
        <w:r w:rsidRPr="001D1C70">
          <w:rPr>
            <w:rStyle w:val="Lienhypertexte"/>
          </w:rPr>
          <w:t>Asynchrone (async)</w:t>
        </w:r>
        <w:r>
          <w:rPr>
            <w:webHidden/>
          </w:rPr>
          <w:tab/>
        </w:r>
        <w:r>
          <w:rPr>
            <w:webHidden/>
          </w:rPr>
          <w:fldChar w:fldCharType="begin"/>
        </w:r>
        <w:r>
          <w:rPr>
            <w:webHidden/>
          </w:rPr>
          <w:instrText xml:space="preserve"> PAGEREF _Toc75132284 \h </w:instrText>
        </w:r>
        <w:r>
          <w:rPr>
            <w:webHidden/>
          </w:rPr>
        </w:r>
        <w:r>
          <w:rPr>
            <w:webHidden/>
          </w:rPr>
          <w:fldChar w:fldCharType="separate"/>
        </w:r>
        <w:r>
          <w:rPr>
            <w:webHidden/>
          </w:rPr>
          <w:t>40</w:t>
        </w:r>
        <w:r>
          <w:rPr>
            <w:webHidden/>
          </w:rPr>
          <w:fldChar w:fldCharType="end"/>
        </w:r>
      </w:hyperlink>
    </w:p>
    <w:p w14:paraId="4A7961E7" w14:textId="0444B3D0" w:rsidR="00751BCB" w:rsidRDefault="00751BCB">
      <w:pPr>
        <w:pStyle w:val="TM3"/>
        <w:tabs>
          <w:tab w:val="left" w:pos="929"/>
        </w:tabs>
        <w:rPr>
          <w:rFonts w:cstheme="minorBidi"/>
          <w:smallCaps w:val="0"/>
          <w:color w:val="auto"/>
          <w:sz w:val="22"/>
          <w:szCs w:val="22"/>
          <w:lang w:eastAsia="fr-CH"/>
        </w:rPr>
      </w:pPr>
      <w:hyperlink w:anchor="_Toc75132285" w:history="1">
        <w:r w:rsidRPr="001D1C70">
          <w:rPr>
            <w:rStyle w:val="Lienhypertexte"/>
          </w:rPr>
          <w:t>12.1.2</w:t>
        </w:r>
        <w:r>
          <w:rPr>
            <w:rFonts w:cstheme="minorBidi"/>
            <w:smallCaps w:val="0"/>
            <w:color w:val="auto"/>
            <w:sz w:val="22"/>
            <w:szCs w:val="22"/>
            <w:lang w:eastAsia="fr-CH"/>
          </w:rPr>
          <w:tab/>
        </w:r>
        <w:r w:rsidRPr="001D1C70">
          <w:rPr>
            <w:rStyle w:val="Lienhypertexte"/>
          </w:rPr>
          <w:t>Création d’une fonction</w:t>
        </w:r>
        <w:r>
          <w:rPr>
            <w:webHidden/>
          </w:rPr>
          <w:tab/>
        </w:r>
        <w:r>
          <w:rPr>
            <w:webHidden/>
          </w:rPr>
          <w:fldChar w:fldCharType="begin"/>
        </w:r>
        <w:r>
          <w:rPr>
            <w:webHidden/>
          </w:rPr>
          <w:instrText xml:space="preserve"> PAGEREF _Toc75132285 \h </w:instrText>
        </w:r>
        <w:r>
          <w:rPr>
            <w:webHidden/>
          </w:rPr>
        </w:r>
        <w:r>
          <w:rPr>
            <w:webHidden/>
          </w:rPr>
          <w:fldChar w:fldCharType="separate"/>
        </w:r>
        <w:r>
          <w:rPr>
            <w:webHidden/>
          </w:rPr>
          <w:t>40</w:t>
        </w:r>
        <w:r>
          <w:rPr>
            <w:webHidden/>
          </w:rPr>
          <w:fldChar w:fldCharType="end"/>
        </w:r>
      </w:hyperlink>
    </w:p>
    <w:p w14:paraId="2DADB548" w14:textId="1B348F8E" w:rsidR="00751BCB" w:rsidRDefault="00751BCB">
      <w:pPr>
        <w:pStyle w:val="TM3"/>
        <w:tabs>
          <w:tab w:val="left" w:pos="929"/>
        </w:tabs>
        <w:rPr>
          <w:rFonts w:cstheme="minorBidi"/>
          <w:smallCaps w:val="0"/>
          <w:color w:val="auto"/>
          <w:sz w:val="22"/>
          <w:szCs w:val="22"/>
          <w:lang w:eastAsia="fr-CH"/>
        </w:rPr>
      </w:pPr>
      <w:hyperlink w:anchor="_Toc75132286" w:history="1">
        <w:r w:rsidRPr="001D1C70">
          <w:rPr>
            <w:rStyle w:val="Lienhypertexte"/>
          </w:rPr>
          <w:t>12.1.3</w:t>
        </w:r>
        <w:r>
          <w:rPr>
            <w:rFonts w:cstheme="minorBidi"/>
            <w:smallCaps w:val="0"/>
            <w:color w:val="auto"/>
            <w:sz w:val="22"/>
            <w:szCs w:val="22"/>
            <w:lang w:eastAsia="fr-CH"/>
          </w:rPr>
          <w:tab/>
        </w:r>
        <w:r w:rsidRPr="001D1C70">
          <w:rPr>
            <w:rStyle w:val="Lienhypertexte"/>
          </w:rPr>
          <w:t>Création d’une variable</w:t>
        </w:r>
        <w:r>
          <w:rPr>
            <w:webHidden/>
          </w:rPr>
          <w:tab/>
        </w:r>
        <w:r>
          <w:rPr>
            <w:webHidden/>
          </w:rPr>
          <w:fldChar w:fldCharType="begin"/>
        </w:r>
        <w:r>
          <w:rPr>
            <w:webHidden/>
          </w:rPr>
          <w:instrText xml:space="preserve"> PAGEREF _Toc75132286 \h </w:instrText>
        </w:r>
        <w:r>
          <w:rPr>
            <w:webHidden/>
          </w:rPr>
        </w:r>
        <w:r>
          <w:rPr>
            <w:webHidden/>
          </w:rPr>
          <w:fldChar w:fldCharType="separate"/>
        </w:r>
        <w:r>
          <w:rPr>
            <w:webHidden/>
          </w:rPr>
          <w:t>40</w:t>
        </w:r>
        <w:r>
          <w:rPr>
            <w:webHidden/>
          </w:rPr>
          <w:fldChar w:fldCharType="end"/>
        </w:r>
      </w:hyperlink>
    </w:p>
    <w:p w14:paraId="7C10673D" w14:textId="44E51F7A" w:rsidR="00751BCB" w:rsidRDefault="00751BCB">
      <w:pPr>
        <w:pStyle w:val="TM4"/>
        <w:tabs>
          <w:tab w:val="left" w:pos="1142"/>
        </w:tabs>
        <w:rPr>
          <w:rFonts w:cstheme="minorBidi"/>
          <w:color w:val="auto"/>
          <w:sz w:val="22"/>
          <w:szCs w:val="22"/>
          <w:lang w:eastAsia="fr-CH"/>
        </w:rPr>
      </w:pPr>
      <w:hyperlink w:anchor="_Toc75132287" w:history="1">
        <w:r w:rsidRPr="001D1C70">
          <w:rPr>
            <w:rStyle w:val="Lienhypertexte"/>
          </w:rPr>
          <w:t>12.1.3.1</w:t>
        </w:r>
        <w:r>
          <w:rPr>
            <w:rFonts w:cstheme="minorBidi"/>
            <w:color w:val="auto"/>
            <w:sz w:val="22"/>
            <w:szCs w:val="22"/>
            <w:lang w:eastAsia="fr-CH"/>
          </w:rPr>
          <w:tab/>
        </w:r>
        <w:r w:rsidRPr="001D1C70">
          <w:rPr>
            <w:rStyle w:val="Lienhypertexte"/>
          </w:rPr>
          <w:t>Let</w:t>
        </w:r>
        <w:r>
          <w:rPr>
            <w:webHidden/>
          </w:rPr>
          <w:tab/>
        </w:r>
        <w:r>
          <w:rPr>
            <w:webHidden/>
          </w:rPr>
          <w:fldChar w:fldCharType="begin"/>
        </w:r>
        <w:r>
          <w:rPr>
            <w:webHidden/>
          </w:rPr>
          <w:instrText xml:space="preserve"> PAGEREF _Toc75132287 \h </w:instrText>
        </w:r>
        <w:r>
          <w:rPr>
            <w:webHidden/>
          </w:rPr>
        </w:r>
        <w:r>
          <w:rPr>
            <w:webHidden/>
          </w:rPr>
          <w:fldChar w:fldCharType="separate"/>
        </w:r>
        <w:r>
          <w:rPr>
            <w:webHidden/>
          </w:rPr>
          <w:t>40</w:t>
        </w:r>
        <w:r>
          <w:rPr>
            <w:webHidden/>
          </w:rPr>
          <w:fldChar w:fldCharType="end"/>
        </w:r>
      </w:hyperlink>
    </w:p>
    <w:p w14:paraId="1C55986E" w14:textId="511BE2DA" w:rsidR="00751BCB" w:rsidRDefault="00751BCB">
      <w:pPr>
        <w:pStyle w:val="TM4"/>
        <w:tabs>
          <w:tab w:val="left" w:pos="1142"/>
        </w:tabs>
        <w:rPr>
          <w:rFonts w:cstheme="minorBidi"/>
          <w:color w:val="auto"/>
          <w:sz w:val="22"/>
          <w:szCs w:val="22"/>
          <w:lang w:eastAsia="fr-CH"/>
        </w:rPr>
      </w:pPr>
      <w:hyperlink w:anchor="_Toc75132288" w:history="1">
        <w:r w:rsidRPr="001D1C70">
          <w:rPr>
            <w:rStyle w:val="Lienhypertexte"/>
          </w:rPr>
          <w:t>12.1.3.2</w:t>
        </w:r>
        <w:r>
          <w:rPr>
            <w:rFonts w:cstheme="minorBidi"/>
            <w:color w:val="auto"/>
            <w:sz w:val="22"/>
            <w:szCs w:val="22"/>
            <w:lang w:eastAsia="fr-CH"/>
          </w:rPr>
          <w:tab/>
        </w:r>
        <w:r w:rsidRPr="001D1C70">
          <w:rPr>
            <w:rStyle w:val="Lienhypertexte"/>
          </w:rPr>
          <w:t>Var</w:t>
        </w:r>
        <w:r>
          <w:rPr>
            <w:webHidden/>
          </w:rPr>
          <w:tab/>
        </w:r>
        <w:r>
          <w:rPr>
            <w:webHidden/>
          </w:rPr>
          <w:fldChar w:fldCharType="begin"/>
        </w:r>
        <w:r>
          <w:rPr>
            <w:webHidden/>
          </w:rPr>
          <w:instrText xml:space="preserve"> PAGEREF _Toc75132288 \h </w:instrText>
        </w:r>
        <w:r>
          <w:rPr>
            <w:webHidden/>
          </w:rPr>
        </w:r>
        <w:r>
          <w:rPr>
            <w:webHidden/>
          </w:rPr>
          <w:fldChar w:fldCharType="separate"/>
        </w:r>
        <w:r>
          <w:rPr>
            <w:webHidden/>
          </w:rPr>
          <w:t>40</w:t>
        </w:r>
        <w:r>
          <w:rPr>
            <w:webHidden/>
          </w:rPr>
          <w:fldChar w:fldCharType="end"/>
        </w:r>
      </w:hyperlink>
    </w:p>
    <w:p w14:paraId="1AC584D0" w14:textId="3F7D7783" w:rsidR="00751BCB" w:rsidRDefault="00751BCB">
      <w:pPr>
        <w:pStyle w:val="TM4"/>
        <w:tabs>
          <w:tab w:val="left" w:pos="1142"/>
        </w:tabs>
        <w:rPr>
          <w:rFonts w:cstheme="minorBidi"/>
          <w:color w:val="auto"/>
          <w:sz w:val="22"/>
          <w:szCs w:val="22"/>
          <w:lang w:eastAsia="fr-CH"/>
        </w:rPr>
      </w:pPr>
      <w:hyperlink w:anchor="_Toc75132289" w:history="1">
        <w:r w:rsidRPr="001D1C70">
          <w:rPr>
            <w:rStyle w:val="Lienhypertexte"/>
          </w:rPr>
          <w:t>12.1.3.3</w:t>
        </w:r>
        <w:r>
          <w:rPr>
            <w:rFonts w:cstheme="minorBidi"/>
            <w:color w:val="auto"/>
            <w:sz w:val="22"/>
            <w:szCs w:val="22"/>
            <w:lang w:eastAsia="fr-CH"/>
          </w:rPr>
          <w:tab/>
        </w:r>
        <w:r w:rsidRPr="001D1C70">
          <w:rPr>
            <w:rStyle w:val="Lienhypertexte"/>
          </w:rPr>
          <w:t>Const</w:t>
        </w:r>
        <w:r>
          <w:rPr>
            <w:webHidden/>
          </w:rPr>
          <w:tab/>
        </w:r>
        <w:r>
          <w:rPr>
            <w:webHidden/>
          </w:rPr>
          <w:fldChar w:fldCharType="begin"/>
        </w:r>
        <w:r>
          <w:rPr>
            <w:webHidden/>
          </w:rPr>
          <w:instrText xml:space="preserve"> PAGEREF _Toc75132289 \h </w:instrText>
        </w:r>
        <w:r>
          <w:rPr>
            <w:webHidden/>
          </w:rPr>
        </w:r>
        <w:r>
          <w:rPr>
            <w:webHidden/>
          </w:rPr>
          <w:fldChar w:fldCharType="separate"/>
        </w:r>
        <w:r>
          <w:rPr>
            <w:webHidden/>
          </w:rPr>
          <w:t>40</w:t>
        </w:r>
        <w:r>
          <w:rPr>
            <w:webHidden/>
          </w:rPr>
          <w:fldChar w:fldCharType="end"/>
        </w:r>
      </w:hyperlink>
    </w:p>
    <w:p w14:paraId="2684D2AA" w14:textId="7D1BB5D6" w:rsidR="00751BCB" w:rsidRDefault="00751BCB">
      <w:pPr>
        <w:pStyle w:val="TM4"/>
        <w:tabs>
          <w:tab w:val="left" w:pos="1142"/>
        </w:tabs>
        <w:rPr>
          <w:rFonts w:cstheme="minorBidi"/>
          <w:color w:val="auto"/>
          <w:sz w:val="22"/>
          <w:szCs w:val="22"/>
          <w:lang w:eastAsia="fr-CH"/>
        </w:rPr>
      </w:pPr>
      <w:hyperlink w:anchor="_Toc75132290" w:history="1">
        <w:r w:rsidRPr="001D1C70">
          <w:rPr>
            <w:rStyle w:val="Lienhypertexte"/>
          </w:rPr>
          <w:t>12.1.3.4</w:t>
        </w:r>
        <w:r>
          <w:rPr>
            <w:rFonts w:cstheme="minorBidi"/>
            <w:color w:val="auto"/>
            <w:sz w:val="22"/>
            <w:szCs w:val="22"/>
            <w:lang w:eastAsia="fr-CH"/>
          </w:rPr>
          <w:tab/>
        </w:r>
        <w:r w:rsidRPr="001D1C70">
          <w:rPr>
            <w:rStyle w:val="Lienhypertexte"/>
          </w:rPr>
          <w:t>Types de variable</w:t>
        </w:r>
        <w:r>
          <w:rPr>
            <w:webHidden/>
          </w:rPr>
          <w:tab/>
        </w:r>
        <w:r>
          <w:rPr>
            <w:webHidden/>
          </w:rPr>
          <w:fldChar w:fldCharType="begin"/>
        </w:r>
        <w:r>
          <w:rPr>
            <w:webHidden/>
          </w:rPr>
          <w:instrText xml:space="preserve"> PAGEREF _Toc75132290 \h </w:instrText>
        </w:r>
        <w:r>
          <w:rPr>
            <w:webHidden/>
          </w:rPr>
        </w:r>
        <w:r>
          <w:rPr>
            <w:webHidden/>
          </w:rPr>
          <w:fldChar w:fldCharType="separate"/>
        </w:r>
        <w:r>
          <w:rPr>
            <w:webHidden/>
          </w:rPr>
          <w:t>40</w:t>
        </w:r>
        <w:r>
          <w:rPr>
            <w:webHidden/>
          </w:rPr>
          <w:fldChar w:fldCharType="end"/>
        </w:r>
      </w:hyperlink>
    </w:p>
    <w:p w14:paraId="509298F3" w14:textId="2CE688EB" w:rsidR="00751BCB" w:rsidRDefault="00751BCB">
      <w:pPr>
        <w:pStyle w:val="TM3"/>
        <w:tabs>
          <w:tab w:val="left" w:pos="929"/>
        </w:tabs>
        <w:rPr>
          <w:rFonts w:cstheme="minorBidi"/>
          <w:smallCaps w:val="0"/>
          <w:color w:val="auto"/>
          <w:sz w:val="22"/>
          <w:szCs w:val="22"/>
          <w:lang w:eastAsia="fr-CH"/>
        </w:rPr>
      </w:pPr>
      <w:hyperlink w:anchor="_Toc75132291" w:history="1">
        <w:r w:rsidRPr="001D1C70">
          <w:rPr>
            <w:rStyle w:val="Lienhypertexte"/>
          </w:rPr>
          <w:t>12.1.4</w:t>
        </w:r>
        <w:r>
          <w:rPr>
            <w:rFonts w:cstheme="minorBidi"/>
            <w:smallCaps w:val="0"/>
            <w:color w:val="auto"/>
            <w:sz w:val="22"/>
            <w:szCs w:val="22"/>
            <w:lang w:eastAsia="fr-CH"/>
          </w:rPr>
          <w:tab/>
        </w:r>
        <w:r w:rsidRPr="001D1C70">
          <w:rPr>
            <w:rStyle w:val="Lienhypertexte"/>
          </w:rPr>
          <w:t>À savoir utiliser avec les variables</w:t>
        </w:r>
        <w:r>
          <w:rPr>
            <w:webHidden/>
          </w:rPr>
          <w:tab/>
        </w:r>
        <w:r>
          <w:rPr>
            <w:webHidden/>
          </w:rPr>
          <w:fldChar w:fldCharType="begin"/>
        </w:r>
        <w:r>
          <w:rPr>
            <w:webHidden/>
          </w:rPr>
          <w:instrText xml:space="preserve"> PAGEREF _Toc75132291 \h </w:instrText>
        </w:r>
        <w:r>
          <w:rPr>
            <w:webHidden/>
          </w:rPr>
        </w:r>
        <w:r>
          <w:rPr>
            <w:webHidden/>
          </w:rPr>
          <w:fldChar w:fldCharType="separate"/>
        </w:r>
        <w:r>
          <w:rPr>
            <w:webHidden/>
          </w:rPr>
          <w:t>41</w:t>
        </w:r>
        <w:r>
          <w:rPr>
            <w:webHidden/>
          </w:rPr>
          <w:fldChar w:fldCharType="end"/>
        </w:r>
      </w:hyperlink>
    </w:p>
    <w:p w14:paraId="23029046" w14:textId="032D0449" w:rsidR="00751BCB" w:rsidRDefault="00751BCB">
      <w:pPr>
        <w:pStyle w:val="TM3"/>
        <w:tabs>
          <w:tab w:val="left" w:pos="929"/>
        </w:tabs>
        <w:rPr>
          <w:rFonts w:cstheme="minorBidi"/>
          <w:smallCaps w:val="0"/>
          <w:color w:val="auto"/>
          <w:sz w:val="22"/>
          <w:szCs w:val="22"/>
          <w:lang w:eastAsia="fr-CH"/>
        </w:rPr>
      </w:pPr>
      <w:hyperlink w:anchor="_Toc75132292" w:history="1">
        <w:r w:rsidRPr="001D1C70">
          <w:rPr>
            <w:rStyle w:val="Lienhypertexte"/>
          </w:rPr>
          <w:t>12.1.5</w:t>
        </w:r>
        <w:r>
          <w:rPr>
            <w:rFonts w:cstheme="minorBidi"/>
            <w:smallCaps w:val="0"/>
            <w:color w:val="auto"/>
            <w:sz w:val="22"/>
            <w:szCs w:val="22"/>
            <w:lang w:eastAsia="fr-CH"/>
          </w:rPr>
          <w:tab/>
        </w:r>
        <w:r w:rsidRPr="001D1C70">
          <w:rPr>
            <w:rStyle w:val="Lienhypertexte"/>
          </w:rPr>
          <w:t>Pop-ups</w:t>
        </w:r>
        <w:r>
          <w:rPr>
            <w:webHidden/>
          </w:rPr>
          <w:tab/>
        </w:r>
        <w:r>
          <w:rPr>
            <w:webHidden/>
          </w:rPr>
          <w:fldChar w:fldCharType="begin"/>
        </w:r>
        <w:r>
          <w:rPr>
            <w:webHidden/>
          </w:rPr>
          <w:instrText xml:space="preserve"> PAGEREF _Toc75132292 \h </w:instrText>
        </w:r>
        <w:r>
          <w:rPr>
            <w:webHidden/>
          </w:rPr>
        </w:r>
        <w:r>
          <w:rPr>
            <w:webHidden/>
          </w:rPr>
          <w:fldChar w:fldCharType="separate"/>
        </w:r>
        <w:r>
          <w:rPr>
            <w:webHidden/>
          </w:rPr>
          <w:t>41</w:t>
        </w:r>
        <w:r>
          <w:rPr>
            <w:webHidden/>
          </w:rPr>
          <w:fldChar w:fldCharType="end"/>
        </w:r>
      </w:hyperlink>
    </w:p>
    <w:p w14:paraId="346599C8" w14:textId="218B4AB5" w:rsidR="00751BCB" w:rsidRDefault="00751BCB">
      <w:pPr>
        <w:pStyle w:val="TM3"/>
        <w:tabs>
          <w:tab w:val="left" w:pos="929"/>
        </w:tabs>
        <w:rPr>
          <w:rFonts w:cstheme="minorBidi"/>
          <w:smallCaps w:val="0"/>
          <w:color w:val="auto"/>
          <w:sz w:val="22"/>
          <w:szCs w:val="22"/>
          <w:lang w:eastAsia="fr-CH"/>
        </w:rPr>
      </w:pPr>
      <w:hyperlink w:anchor="_Toc75132293" w:history="1">
        <w:r w:rsidRPr="001D1C70">
          <w:rPr>
            <w:rStyle w:val="Lienhypertexte"/>
          </w:rPr>
          <w:t>12.1.6</w:t>
        </w:r>
        <w:r>
          <w:rPr>
            <w:rFonts w:cstheme="minorBidi"/>
            <w:smallCaps w:val="0"/>
            <w:color w:val="auto"/>
            <w:sz w:val="22"/>
            <w:szCs w:val="22"/>
            <w:lang w:eastAsia="fr-CH"/>
          </w:rPr>
          <w:tab/>
        </w:r>
        <w:r w:rsidRPr="001D1C70">
          <w:rPr>
            <w:rStyle w:val="Lienhypertexte"/>
          </w:rPr>
          <w:t>Console</w:t>
        </w:r>
        <w:r>
          <w:rPr>
            <w:webHidden/>
          </w:rPr>
          <w:tab/>
        </w:r>
        <w:r>
          <w:rPr>
            <w:webHidden/>
          </w:rPr>
          <w:fldChar w:fldCharType="begin"/>
        </w:r>
        <w:r>
          <w:rPr>
            <w:webHidden/>
          </w:rPr>
          <w:instrText xml:space="preserve"> PAGEREF _Toc75132293 \h </w:instrText>
        </w:r>
        <w:r>
          <w:rPr>
            <w:webHidden/>
          </w:rPr>
        </w:r>
        <w:r>
          <w:rPr>
            <w:webHidden/>
          </w:rPr>
          <w:fldChar w:fldCharType="separate"/>
        </w:r>
        <w:r>
          <w:rPr>
            <w:webHidden/>
          </w:rPr>
          <w:t>41</w:t>
        </w:r>
        <w:r>
          <w:rPr>
            <w:webHidden/>
          </w:rPr>
          <w:fldChar w:fldCharType="end"/>
        </w:r>
      </w:hyperlink>
    </w:p>
    <w:p w14:paraId="38C96B05" w14:textId="150F6404" w:rsidR="00751BCB" w:rsidRDefault="00751BCB">
      <w:pPr>
        <w:pStyle w:val="TM1"/>
        <w:rPr>
          <w:rFonts w:cstheme="minorBidi"/>
          <w:b w:val="0"/>
          <w:bCs w:val="0"/>
          <w:caps w:val="0"/>
          <w:color w:val="auto"/>
          <w:sz w:val="22"/>
          <w:szCs w:val="22"/>
          <w:u w:val="none"/>
          <w:lang w:eastAsia="fr-CH"/>
        </w:rPr>
      </w:pPr>
      <w:hyperlink w:anchor="_Toc75132294" w:history="1">
        <w:r w:rsidRPr="001D1C70">
          <w:rPr>
            <w:rStyle w:val="Lienhypertexte"/>
          </w:rPr>
          <w:t>13</w:t>
        </w:r>
        <w:r>
          <w:rPr>
            <w:rFonts w:cstheme="minorBidi"/>
            <w:b w:val="0"/>
            <w:bCs w:val="0"/>
            <w:caps w:val="0"/>
            <w:color w:val="auto"/>
            <w:sz w:val="22"/>
            <w:szCs w:val="22"/>
            <w:u w:val="none"/>
            <w:lang w:eastAsia="fr-CH"/>
          </w:rPr>
          <w:tab/>
        </w:r>
        <w:r w:rsidRPr="001D1C70">
          <w:rPr>
            <w:rStyle w:val="Lienhypertexte"/>
          </w:rPr>
          <w:t>PHP</w:t>
        </w:r>
        <w:r>
          <w:rPr>
            <w:webHidden/>
          </w:rPr>
          <w:tab/>
        </w:r>
        <w:r>
          <w:rPr>
            <w:webHidden/>
          </w:rPr>
          <w:fldChar w:fldCharType="begin"/>
        </w:r>
        <w:r>
          <w:rPr>
            <w:webHidden/>
          </w:rPr>
          <w:instrText xml:space="preserve"> PAGEREF _Toc75132294 \h </w:instrText>
        </w:r>
        <w:r>
          <w:rPr>
            <w:webHidden/>
          </w:rPr>
        </w:r>
        <w:r>
          <w:rPr>
            <w:webHidden/>
          </w:rPr>
          <w:fldChar w:fldCharType="separate"/>
        </w:r>
        <w:r>
          <w:rPr>
            <w:webHidden/>
          </w:rPr>
          <w:t>41</w:t>
        </w:r>
        <w:r>
          <w:rPr>
            <w:webHidden/>
          </w:rPr>
          <w:fldChar w:fldCharType="end"/>
        </w:r>
      </w:hyperlink>
    </w:p>
    <w:p w14:paraId="221B5EBB" w14:textId="5F487B3A" w:rsidR="00751BCB" w:rsidRDefault="00751BCB">
      <w:pPr>
        <w:pStyle w:val="TM2"/>
        <w:rPr>
          <w:rFonts w:cstheme="minorBidi"/>
          <w:b w:val="0"/>
          <w:bCs w:val="0"/>
          <w:smallCaps w:val="0"/>
          <w:color w:val="auto"/>
          <w:sz w:val="22"/>
          <w:szCs w:val="22"/>
          <w:lang w:eastAsia="fr-CH"/>
        </w:rPr>
      </w:pPr>
      <w:hyperlink w:anchor="_Toc75132295" w:history="1">
        <w:r w:rsidRPr="001D1C70">
          <w:rPr>
            <w:rStyle w:val="Lienhypertexte"/>
          </w:rPr>
          <w:t>13.1</w:t>
        </w:r>
        <w:r>
          <w:rPr>
            <w:rFonts w:cstheme="minorBidi"/>
            <w:b w:val="0"/>
            <w:bCs w:val="0"/>
            <w:smallCaps w:val="0"/>
            <w:color w:val="auto"/>
            <w:sz w:val="22"/>
            <w:szCs w:val="22"/>
            <w:lang w:eastAsia="fr-CH"/>
          </w:rPr>
          <w:tab/>
        </w:r>
        <w:r w:rsidRPr="001D1C70">
          <w:rPr>
            <w:rStyle w:val="Lienhypertexte"/>
          </w:rPr>
          <w:t>Structure</w:t>
        </w:r>
        <w:r>
          <w:rPr>
            <w:webHidden/>
          </w:rPr>
          <w:tab/>
        </w:r>
        <w:r>
          <w:rPr>
            <w:webHidden/>
          </w:rPr>
          <w:fldChar w:fldCharType="begin"/>
        </w:r>
        <w:r>
          <w:rPr>
            <w:webHidden/>
          </w:rPr>
          <w:instrText xml:space="preserve"> PAGEREF _Toc75132295 \h </w:instrText>
        </w:r>
        <w:r>
          <w:rPr>
            <w:webHidden/>
          </w:rPr>
        </w:r>
        <w:r>
          <w:rPr>
            <w:webHidden/>
          </w:rPr>
          <w:fldChar w:fldCharType="separate"/>
        </w:r>
        <w:r>
          <w:rPr>
            <w:webHidden/>
          </w:rPr>
          <w:t>41</w:t>
        </w:r>
        <w:r>
          <w:rPr>
            <w:webHidden/>
          </w:rPr>
          <w:fldChar w:fldCharType="end"/>
        </w:r>
      </w:hyperlink>
    </w:p>
    <w:p w14:paraId="0F0E0374" w14:textId="4444048E" w:rsidR="00751BCB" w:rsidRDefault="00751BCB">
      <w:pPr>
        <w:pStyle w:val="TM2"/>
        <w:rPr>
          <w:rFonts w:cstheme="minorBidi"/>
          <w:b w:val="0"/>
          <w:bCs w:val="0"/>
          <w:smallCaps w:val="0"/>
          <w:color w:val="auto"/>
          <w:sz w:val="22"/>
          <w:szCs w:val="22"/>
          <w:lang w:eastAsia="fr-CH"/>
        </w:rPr>
      </w:pPr>
      <w:hyperlink w:anchor="_Toc75132296" w:history="1">
        <w:r w:rsidRPr="001D1C70">
          <w:rPr>
            <w:rStyle w:val="Lienhypertexte"/>
          </w:rPr>
          <w:t>13.2</w:t>
        </w:r>
        <w:r>
          <w:rPr>
            <w:rFonts w:cstheme="minorBidi"/>
            <w:b w:val="0"/>
            <w:bCs w:val="0"/>
            <w:smallCaps w:val="0"/>
            <w:color w:val="auto"/>
            <w:sz w:val="22"/>
            <w:szCs w:val="22"/>
            <w:lang w:eastAsia="fr-CH"/>
          </w:rPr>
          <w:tab/>
        </w:r>
        <w:r w:rsidRPr="001D1C70">
          <w:rPr>
            <w:rStyle w:val="Lienhypertexte"/>
          </w:rPr>
          <w:t>Attributs HTML</w:t>
        </w:r>
        <w:r>
          <w:rPr>
            <w:webHidden/>
          </w:rPr>
          <w:tab/>
        </w:r>
        <w:r>
          <w:rPr>
            <w:webHidden/>
          </w:rPr>
          <w:fldChar w:fldCharType="begin"/>
        </w:r>
        <w:r>
          <w:rPr>
            <w:webHidden/>
          </w:rPr>
          <w:instrText xml:space="preserve"> PAGEREF _Toc75132296 \h </w:instrText>
        </w:r>
        <w:r>
          <w:rPr>
            <w:webHidden/>
          </w:rPr>
        </w:r>
        <w:r>
          <w:rPr>
            <w:webHidden/>
          </w:rPr>
          <w:fldChar w:fldCharType="separate"/>
        </w:r>
        <w:r>
          <w:rPr>
            <w:webHidden/>
          </w:rPr>
          <w:t>41</w:t>
        </w:r>
        <w:r>
          <w:rPr>
            <w:webHidden/>
          </w:rPr>
          <w:fldChar w:fldCharType="end"/>
        </w:r>
      </w:hyperlink>
    </w:p>
    <w:p w14:paraId="27A7329D" w14:textId="5BED5CD9" w:rsidR="00751BCB" w:rsidRDefault="00751BCB">
      <w:pPr>
        <w:pStyle w:val="TM3"/>
        <w:tabs>
          <w:tab w:val="left" w:pos="929"/>
        </w:tabs>
        <w:rPr>
          <w:rFonts w:cstheme="minorBidi"/>
          <w:smallCaps w:val="0"/>
          <w:color w:val="auto"/>
          <w:sz w:val="22"/>
          <w:szCs w:val="22"/>
          <w:lang w:eastAsia="fr-CH"/>
        </w:rPr>
      </w:pPr>
      <w:hyperlink w:anchor="_Toc75132297" w:history="1">
        <w:r w:rsidRPr="001D1C70">
          <w:rPr>
            <w:rStyle w:val="Lienhypertexte"/>
          </w:rPr>
          <w:t>13.2.1</w:t>
        </w:r>
        <w:r>
          <w:rPr>
            <w:rFonts w:cstheme="minorBidi"/>
            <w:smallCaps w:val="0"/>
            <w:color w:val="auto"/>
            <w:sz w:val="22"/>
            <w:szCs w:val="22"/>
            <w:lang w:eastAsia="fr-CH"/>
          </w:rPr>
          <w:tab/>
        </w:r>
        <w:r w:rsidRPr="001D1C70">
          <w:rPr>
            <w:rStyle w:val="Lienhypertexte"/>
          </w:rPr>
          <w:t>Type/action/method</w:t>
        </w:r>
        <w:r>
          <w:rPr>
            <w:webHidden/>
          </w:rPr>
          <w:tab/>
        </w:r>
        <w:r>
          <w:rPr>
            <w:webHidden/>
          </w:rPr>
          <w:fldChar w:fldCharType="begin"/>
        </w:r>
        <w:r>
          <w:rPr>
            <w:webHidden/>
          </w:rPr>
          <w:instrText xml:space="preserve"> PAGEREF _Toc75132297 \h </w:instrText>
        </w:r>
        <w:r>
          <w:rPr>
            <w:webHidden/>
          </w:rPr>
        </w:r>
        <w:r>
          <w:rPr>
            <w:webHidden/>
          </w:rPr>
          <w:fldChar w:fldCharType="separate"/>
        </w:r>
        <w:r>
          <w:rPr>
            <w:webHidden/>
          </w:rPr>
          <w:t>41</w:t>
        </w:r>
        <w:r>
          <w:rPr>
            <w:webHidden/>
          </w:rPr>
          <w:fldChar w:fldCharType="end"/>
        </w:r>
      </w:hyperlink>
    </w:p>
    <w:p w14:paraId="544D70B9" w14:textId="6B19B8CC" w:rsidR="00751BCB" w:rsidRDefault="00751BCB">
      <w:pPr>
        <w:pStyle w:val="TM1"/>
        <w:rPr>
          <w:rFonts w:cstheme="minorBidi"/>
          <w:b w:val="0"/>
          <w:bCs w:val="0"/>
          <w:caps w:val="0"/>
          <w:color w:val="auto"/>
          <w:sz w:val="22"/>
          <w:szCs w:val="22"/>
          <w:u w:val="none"/>
          <w:lang w:eastAsia="fr-CH"/>
        </w:rPr>
      </w:pPr>
      <w:hyperlink w:anchor="_Toc75132298" w:history="1">
        <w:r w:rsidRPr="001D1C70">
          <w:rPr>
            <w:rStyle w:val="Lienhypertexte"/>
          </w:rPr>
          <w:t>14</w:t>
        </w:r>
        <w:r>
          <w:rPr>
            <w:rFonts w:cstheme="minorBidi"/>
            <w:b w:val="0"/>
            <w:bCs w:val="0"/>
            <w:caps w:val="0"/>
            <w:color w:val="auto"/>
            <w:sz w:val="22"/>
            <w:szCs w:val="22"/>
            <w:u w:val="none"/>
            <w:lang w:eastAsia="fr-CH"/>
          </w:rPr>
          <w:tab/>
        </w:r>
        <w:r w:rsidRPr="001D1C70">
          <w:rPr>
            <w:rStyle w:val="Lienhypertexte"/>
          </w:rPr>
          <w:t>Conclusion</w:t>
        </w:r>
        <w:r>
          <w:rPr>
            <w:webHidden/>
          </w:rPr>
          <w:tab/>
        </w:r>
        <w:r>
          <w:rPr>
            <w:webHidden/>
          </w:rPr>
          <w:fldChar w:fldCharType="begin"/>
        </w:r>
        <w:r>
          <w:rPr>
            <w:webHidden/>
          </w:rPr>
          <w:instrText xml:space="preserve"> PAGEREF _Toc75132298 \h </w:instrText>
        </w:r>
        <w:r>
          <w:rPr>
            <w:webHidden/>
          </w:rPr>
        </w:r>
        <w:r>
          <w:rPr>
            <w:webHidden/>
          </w:rPr>
          <w:fldChar w:fldCharType="separate"/>
        </w:r>
        <w:r>
          <w:rPr>
            <w:webHidden/>
          </w:rPr>
          <w:t>42</w:t>
        </w:r>
        <w:r>
          <w:rPr>
            <w:webHidden/>
          </w:rPr>
          <w:fldChar w:fldCharType="end"/>
        </w:r>
      </w:hyperlink>
    </w:p>
    <w:p w14:paraId="39EA522F" w14:textId="53629748" w:rsidR="00751BCB" w:rsidRDefault="00751BCB">
      <w:pPr>
        <w:pStyle w:val="TM2"/>
        <w:rPr>
          <w:rFonts w:cstheme="minorBidi"/>
          <w:b w:val="0"/>
          <w:bCs w:val="0"/>
          <w:smallCaps w:val="0"/>
          <w:color w:val="auto"/>
          <w:sz w:val="22"/>
          <w:szCs w:val="22"/>
          <w:lang w:eastAsia="fr-CH"/>
        </w:rPr>
      </w:pPr>
      <w:hyperlink w:anchor="_Toc75132299" w:history="1">
        <w:r w:rsidRPr="001D1C70">
          <w:rPr>
            <w:rStyle w:val="Lienhypertexte"/>
          </w:rPr>
          <w:t>14.1</w:t>
        </w:r>
        <w:r>
          <w:rPr>
            <w:rFonts w:cstheme="minorBidi"/>
            <w:b w:val="0"/>
            <w:bCs w:val="0"/>
            <w:smallCaps w:val="0"/>
            <w:color w:val="auto"/>
            <w:sz w:val="22"/>
            <w:szCs w:val="22"/>
            <w:lang w:eastAsia="fr-CH"/>
          </w:rPr>
          <w:tab/>
        </w:r>
        <w:r w:rsidRPr="001D1C70">
          <w:rPr>
            <w:rStyle w:val="Lienhypertexte"/>
          </w:rPr>
          <w:t>Ce que j’ai appris</w:t>
        </w:r>
        <w:r>
          <w:rPr>
            <w:webHidden/>
          </w:rPr>
          <w:tab/>
        </w:r>
        <w:r>
          <w:rPr>
            <w:webHidden/>
          </w:rPr>
          <w:fldChar w:fldCharType="begin"/>
        </w:r>
        <w:r>
          <w:rPr>
            <w:webHidden/>
          </w:rPr>
          <w:instrText xml:space="preserve"> PAGEREF _Toc75132299 \h </w:instrText>
        </w:r>
        <w:r>
          <w:rPr>
            <w:webHidden/>
          </w:rPr>
        </w:r>
        <w:r>
          <w:rPr>
            <w:webHidden/>
          </w:rPr>
          <w:fldChar w:fldCharType="separate"/>
        </w:r>
        <w:r>
          <w:rPr>
            <w:webHidden/>
          </w:rPr>
          <w:t>42</w:t>
        </w:r>
        <w:r>
          <w:rPr>
            <w:webHidden/>
          </w:rPr>
          <w:fldChar w:fldCharType="end"/>
        </w:r>
      </w:hyperlink>
    </w:p>
    <w:p w14:paraId="6D5F9AE8" w14:textId="1F8151D3" w:rsidR="00751BCB" w:rsidRDefault="00751BCB">
      <w:pPr>
        <w:pStyle w:val="TM2"/>
        <w:rPr>
          <w:rFonts w:cstheme="minorBidi"/>
          <w:b w:val="0"/>
          <w:bCs w:val="0"/>
          <w:smallCaps w:val="0"/>
          <w:color w:val="auto"/>
          <w:sz w:val="22"/>
          <w:szCs w:val="22"/>
          <w:lang w:eastAsia="fr-CH"/>
        </w:rPr>
      </w:pPr>
      <w:hyperlink w:anchor="_Toc75132300" w:history="1">
        <w:r w:rsidRPr="001D1C70">
          <w:rPr>
            <w:rStyle w:val="Lienhypertexte"/>
          </w:rPr>
          <w:t>14.2</w:t>
        </w:r>
        <w:r>
          <w:rPr>
            <w:rFonts w:cstheme="minorBidi"/>
            <w:b w:val="0"/>
            <w:bCs w:val="0"/>
            <w:smallCaps w:val="0"/>
            <w:color w:val="auto"/>
            <w:sz w:val="22"/>
            <w:szCs w:val="22"/>
            <w:lang w:eastAsia="fr-CH"/>
          </w:rPr>
          <w:tab/>
        </w:r>
        <w:r w:rsidRPr="001D1C70">
          <w:rPr>
            <w:rStyle w:val="Lienhypertexte"/>
          </w:rPr>
          <w:t>Ce que j’ai aimé</w:t>
        </w:r>
        <w:r>
          <w:rPr>
            <w:webHidden/>
          </w:rPr>
          <w:tab/>
        </w:r>
        <w:r>
          <w:rPr>
            <w:webHidden/>
          </w:rPr>
          <w:fldChar w:fldCharType="begin"/>
        </w:r>
        <w:r>
          <w:rPr>
            <w:webHidden/>
          </w:rPr>
          <w:instrText xml:space="preserve"> PAGEREF _Toc75132300 \h </w:instrText>
        </w:r>
        <w:r>
          <w:rPr>
            <w:webHidden/>
          </w:rPr>
        </w:r>
        <w:r>
          <w:rPr>
            <w:webHidden/>
          </w:rPr>
          <w:fldChar w:fldCharType="separate"/>
        </w:r>
        <w:r>
          <w:rPr>
            <w:webHidden/>
          </w:rPr>
          <w:t>42</w:t>
        </w:r>
        <w:r>
          <w:rPr>
            <w:webHidden/>
          </w:rPr>
          <w:fldChar w:fldCharType="end"/>
        </w:r>
      </w:hyperlink>
    </w:p>
    <w:p w14:paraId="07C69B37" w14:textId="23A0D0FE" w:rsidR="00751BCB" w:rsidRDefault="00751BCB">
      <w:pPr>
        <w:pStyle w:val="TM2"/>
        <w:rPr>
          <w:rFonts w:cstheme="minorBidi"/>
          <w:b w:val="0"/>
          <w:bCs w:val="0"/>
          <w:smallCaps w:val="0"/>
          <w:color w:val="auto"/>
          <w:sz w:val="22"/>
          <w:szCs w:val="22"/>
          <w:lang w:eastAsia="fr-CH"/>
        </w:rPr>
      </w:pPr>
      <w:hyperlink w:anchor="_Toc75132301" w:history="1">
        <w:r w:rsidRPr="001D1C70">
          <w:rPr>
            <w:rStyle w:val="Lienhypertexte"/>
          </w:rPr>
          <w:t>14.3</w:t>
        </w:r>
        <w:r>
          <w:rPr>
            <w:rFonts w:cstheme="minorBidi"/>
            <w:b w:val="0"/>
            <w:bCs w:val="0"/>
            <w:smallCaps w:val="0"/>
            <w:color w:val="auto"/>
            <w:sz w:val="22"/>
            <w:szCs w:val="22"/>
            <w:lang w:eastAsia="fr-CH"/>
          </w:rPr>
          <w:tab/>
        </w:r>
        <w:r w:rsidRPr="001D1C70">
          <w:rPr>
            <w:rStyle w:val="Lienhypertexte"/>
          </w:rPr>
          <w:t>Ce que j’ai moins aimé</w:t>
        </w:r>
        <w:r>
          <w:rPr>
            <w:webHidden/>
          </w:rPr>
          <w:tab/>
        </w:r>
        <w:r>
          <w:rPr>
            <w:webHidden/>
          </w:rPr>
          <w:fldChar w:fldCharType="begin"/>
        </w:r>
        <w:r>
          <w:rPr>
            <w:webHidden/>
          </w:rPr>
          <w:instrText xml:space="preserve"> PAGEREF _Toc75132301 \h </w:instrText>
        </w:r>
        <w:r>
          <w:rPr>
            <w:webHidden/>
          </w:rPr>
        </w:r>
        <w:r>
          <w:rPr>
            <w:webHidden/>
          </w:rPr>
          <w:fldChar w:fldCharType="separate"/>
        </w:r>
        <w:r>
          <w:rPr>
            <w:webHidden/>
          </w:rPr>
          <w:t>42</w:t>
        </w:r>
        <w:r>
          <w:rPr>
            <w:webHidden/>
          </w:rPr>
          <w:fldChar w:fldCharType="end"/>
        </w:r>
      </w:hyperlink>
    </w:p>
    <w:p w14:paraId="73CB4BCA" w14:textId="693D33DE" w:rsidR="00877EEA" w:rsidRDefault="001F5249" w:rsidP="00D97ADC">
      <w:pPr>
        <w:pStyle w:val="En-ttedetabledesmatires"/>
        <w:numPr>
          <w:ilvl w:val="0"/>
          <w:numId w:val="0"/>
        </w:numPr>
        <w:rPr>
          <w:b/>
          <w:bCs/>
          <w:noProof/>
          <w:color w:val="134163" w:themeColor="accent2" w:themeShade="80"/>
          <w:lang w:val="fr-FR"/>
        </w:rPr>
        <w:sectPr w:rsidR="00877EEA" w:rsidSect="002A2159">
          <w:footerReference w:type="default" r:id="rId12"/>
          <w:headerReference w:type="first" r:id="rId13"/>
          <w:footerReference w:type="first" r:id="rId14"/>
          <w:pgSz w:w="11906" w:h="16838"/>
          <w:pgMar w:top="1417" w:right="1417" w:bottom="1417" w:left="1417" w:header="708" w:footer="708" w:gutter="0"/>
          <w:pgNumType w:start="0"/>
          <w:cols w:space="708"/>
          <w:titlePg/>
          <w:docGrid w:linePitch="360"/>
        </w:sectPr>
      </w:pPr>
      <w:r w:rsidRPr="001F5249">
        <w:rPr>
          <w:b/>
          <w:bCs/>
          <w:noProof/>
          <w:color w:val="134163" w:themeColor="accent2" w:themeShade="80"/>
          <w:lang w:val="fr-FR"/>
        </w:rPr>
        <w:fldChar w:fldCharType="end"/>
      </w:r>
    </w:p>
    <w:p w14:paraId="59278196" w14:textId="77777777" w:rsidR="00D97ADC" w:rsidRDefault="007638DB" w:rsidP="007638DB">
      <w:pPr>
        <w:pStyle w:val="Titre1"/>
      </w:pPr>
      <w:bookmarkStart w:id="0" w:name="_Toc75132230"/>
      <w:r>
        <w:lastRenderedPageBreak/>
        <w:t>Introduction</w:t>
      </w:r>
      <w:bookmarkEnd w:id="0"/>
    </w:p>
    <w:p w14:paraId="5BA34569" w14:textId="2E1CBF52" w:rsidR="007638DB" w:rsidRPr="006C1E64" w:rsidRDefault="00912577" w:rsidP="006C1E64">
      <w:pPr>
        <w:pStyle w:val="Titre2"/>
      </w:pPr>
      <w:bookmarkStart w:id="1" w:name="_Toc75132231"/>
      <w:r w:rsidRPr="006C1E64">
        <w:t>Objectifs du module</w:t>
      </w:r>
      <w:bookmarkEnd w:id="1"/>
    </w:p>
    <w:p w14:paraId="4E037E30" w14:textId="77777777" w:rsidR="00CD5486" w:rsidRDefault="00CD5486" w:rsidP="00024804">
      <w:pPr>
        <w:pStyle w:val="PTxt"/>
      </w:pPr>
      <w:r>
        <w:t>Rappel sur les bases des techniques du Web côté client (HTML, CSS et autres)</w:t>
      </w:r>
    </w:p>
    <w:p w14:paraId="770CC4D6" w14:textId="77777777" w:rsidR="00CD5486" w:rsidRDefault="00CD5486" w:rsidP="00024804">
      <w:pPr>
        <w:pStyle w:val="PTxt"/>
      </w:pPr>
      <w:r>
        <w:t>Tester un environnement de travail efficace pour le développement web</w:t>
      </w:r>
    </w:p>
    <w:p w14:paraId="3FE837EF" w14:textId="77777777" w:rsidR="00CD5486" w:rsidRDefault="00CD5486" w:rsidP="00024804">
      <w:pPr>
        <w:pStyle w:val="PTxt"/>
      </w:pPr>
      <w:r>
        <w:t>Comprendre les bases du développement web côté client (intelligence locale) en étudiant un langage de script et une ou l’autre bibliothèque adaptée</w:t>
      </w:r>
    </w:p>
    <w:p w14:paraId="4AB69EC5" w14:textId="77777777" w:rsidR="00CD5486" w:rsidRDefault="00CD5486" w:rsidP="00024804">
      <w:pPr>
        <w:pStyle w:val="PTxt"/>
      </w:pPr>
      <w:r>
        <w:t>Comprendre les bases de la consommation de services web existants et tester en pratique par des requêtes HTTP</w:t>
      </w:r>
    </w:p>
    <w:p w14:paraId="5AF5C854" w14:textId="77777777" w:rsidR="00CD5486" w:rsidRDefault="00CD5486" w:rsidP="00024804">
      <w:pPr>
        <w:pStyle w:val="PTxt"/>
      </w:pPr>
      <w:r>
        <w:t>Comprendre les bases d’un découpage à couches d’une application web côté client et tester en pratique</w:t>
      </w:r>
    </w:p>
    <w:p w14:paraId="22131369" w14:textId="77777777" w:rsidR="00CD5486" w:rsidRDefault="00CD5486" w:rsidP="00024804">
      <w:pPr>
        <w:pStyle w:val="PTxt"/>
      </w:pPr>
      <w:r>
        <w:t>Mettre en forme des données JSON ou XML provenant d’un serveur.</w:t>
      </w:r>
    </w:p>
    <w:p w14:paraId="50DC7544" w14:textId="77777777" w:rsidR="00CD5486" w:rsidRDefault="00CD5486" w:rsidP="00024804">
      <w:pPr>
        <w:pStyle w:val="PTxt"/>
      </w:pPr>
      <w:r>
        <w:t>Comprendre la problématique de l’adaptation des applications Web interactives à des écrans de diverses natures et mettre en pratique</w:t>
      </w:r>
    </w:p>
    <w:p w14:paraId="1FE4764C" w14:textId="348B8E8A" w:rsidR="00CD5486" w:rsidRPr="00A15F01" w:rsidRDefault="00CD5486" w:rsidP="00024804">
      <w:pPr>
        <w:pStyle w:val="PTxt"/>
      </w:pPr>
      <w:r>
        <w:t xml:space="preserve">Créer et améliorer un projet global </w:t>
      </w:r>
      <w:r w:rsidRPr="00A15F01">
        <w:t>« accompagné »</w:t>
      </w:r>
      <w:r>
        <w:t>, basé sur les techniques vues pendant le module</w:t>
      </w:r>
    </w:p>
    <w:p w14:paraId="7192E9A9" w14:textId="51E4BAC8" w:rsidR="00BA7604" w:rsidRDefault="006C1E64" w:rsidP="0059022D">
      <w:pPr>
        <w:pStyle w:val="Titre2"/>
      </w:pPr>
      <w:bookmarkStart w:id="2" w:name="_Toc75132232"/>
      <w:r>
        <w:t>Projet personnel</w:t>
      </w:r>
      <w:bookmarkEnd w:id="2"/>
    </w:p>
    <w:p w14:paraId="0C55F9F7" w14:textId="2613F9AB" w:rsidR="005401F8" w:rsidRDefault="00504113" w:rsidP="00504113">
      <w:pPr>
        <w:pStyle w:val="PTxt"/>
      </w:pPr>
      <w:r>
        <w:t xml:space="preserve">Comme indiqué dans le titre, mon projet est un </w:t>
      </w:r>
      <w:r w:rsidR="00EC5157">
        <w:t>chercheur d’anime</w:t>
      </w:r>
      <w:r w:rsidR="00697524">
        <w:t xml:space="preserve"> (dessin animé japonais pour enfant et adulte)</w:t>
      </w:r>
      <w:r>
        <w:t xml:space="preserve">. C’est-à-dire que </w:t>
      </w:r>
      <w:r w:rsidR="000D68A1">
        <w:t>le but est de donner le lien d’une image et de retrouver à quel anime cela correspond</w:t>
      </w:r>
      <w:r>
        <w:t xml:space="preserve">. </w:t>
      </w:r>
      <w:r w:rsidR="00480D61">
        <w:t>Ce projet</w:t>
      </w:r>
      <w:r w:rsidR="007E2D9F">
        <w:t xml:space="preserve"> est pour toute les personnes passionnés d’anime comme moi et qui aimerait retrouver le nom d’un anime avec une simple image,</w:t>
      </w:r>
      <w:r w:rsidR="004B64D0">
        <w:t xml:space="preserve"> gif (ou vidéo d’après l’API mais je n’ai pas testé)</w:t>
      </w:r>
      <w:r w:rsidR="00480D61">
        <w:t>.</w:t>
      </w:r>
      <w:r w:rsidR="002268D7">
        <w:t xml:space="preserve"> L’API que j’utiliserais pour faire ce projet sera : </w:t>
      </w:r>
      <w:hyperlink r:id="rId15" w:history="1">
        <w:r w:rsidR="002268D7" w:rsidRPr="002268D7">
          <w:rPr>
            <w:rStyle w:val="Lienhypertexte"/>
            <w:rFonts w:asciiTheme="minorHAnsi" w:hAnsiTheme="minorHAnsi"/>
            <w:sz w:val="20"/>
          </w:rPr>
          <w:t>https://soruly.github.io/trace.moe-api/#/</w:t>
        </w:r>
      </w:hyperlink>
    </w:p>
    <w:p w14:paraId="14DF694C" w14:textId="707C2153" w:rsidR="002268D7" w:rsidRDefault="002268D7" w:rsidP="00504113">
      <w:pPr>
        <w:pStyle w:val="PTxt"/>
      </w:pPr>
      <w:r>
        <w:t>2 autres API Google seront utilisées </w:t>
      </w:r>
      <w:r w:rsidR="008622DF">
        <w:t xml:space="preserve">pour la page de login </w:t>
      </w:r>
      <w:r>
        <w:t>:</w:t>
      </w:r>
    </w:p>
    <w:p w14:paraId="19BEC2E1" w14:textId="1C662E00" w:rsidR="002268D7" w:rsidRDefault="002268D7" w:rsidP="002268D7">
      <w:pPr>
        <w:pStyle w:val="PTxt"/>
        <w:numPr>
          <w:ilvl w:val="0"/>
          <w:numId w:val="39"/>
        </w:numPr>
        <w:rPr>
          <w:lang w:val="en-GB"/>
        </w:rPr>
      </w:pPr>
      <w:r>
        <w:rPr>
          <w:lang w:val="en-GB"/>
        </w:rPr>
        <w:t>r</w:t>
      </w:r>
      <w:r w:rsidRPr="002268D7">
        <w:rPr>
          <w:lang w:val="en-GB"/>
        </w:rPr>
        <w:t>eCaptcha</w:t>
      </w:r>
      <w:r>
        <w:rPr>
          <w:lang w:val="en-GB"/>
        </w:rPr>
        <w:t xml:space="preserve"> v2</w:t>
      </w:r>
      <w:r w:rsidRPr="002268D7">
        <w:rPr>
          <w:lang w:val="en-GB"/>
        </w:rPr>
        <w:t xml:space="preserve"> : </w:t>
      </w:r>
      <w:hyperlink r:id="rId16" w:history="1">
        <w:r w:rsidRPr="002268D7">
          <w:rPr>
            <w:rStyle w:val="Lienhypertexte"/>
            <w:rFonts w:asciiTheme="minorHAnsi" w:hAnsiTheme="minorHAnsi"/>
            <w:sz w:val="20"/>
            <w:lang w:val="en-GB"/>
          </w:rPr>
          <w:t>https://developers.google.com/recaptcha/docs/display</w:t>
        </w:r>
      </w:hyperlink>
    </w:p>
    <w:p w14:paraId="7B99E738" w14:textId="0897EC3F" w:rsidR="002268D7" w:rsidRPr="002268D7" w:rsidRDefault="00075118" w:rsidP="002268D7">
      <w:pPr>
        <w:pStyle w:val="PTxt"/>
        <w:numPr>
          <w:ilvl w:val="0"/>
          <w:numId w:val="39"/>
        </w:numPr>
        <w:rPr>
          <w:lang w:val="en-GB"/>
        </w:rPr>
      </w:pPr>
      <w:r>
        <w:rPr>
          <w:lang w:val="en-GB"/>
        </w:rPr>
        <w:t xml:space="preserve">Map Embed : </w:t>
      </w:r>
      <w:hyperlink r:id="rId17" w:history="1">
        <w:r w:rsidRPr="00075118">
          <w:rPr>
            <w:rStyle w:val="Lienhypertexte"/>
            <w:rFonts w:asciiTheme="minorHAnsi" w:hAnsiTheme="minorHAnsi"/>
            <w:sz w:val="20"/>
            <w:lang w:val="en-GB"/>
          </w:rPr>
          <w:t>https://developers.google.com/maps/documentation/embed/get-started</w:t>
        </w:r>
      </w:hyperlink>
    </w:p>
    <w:p w14:paraId="4EDE646B" w14:textId="4E346D6F" w:rsidR="00504113" w:rsidRDefault="005401F8" w:rsidP="00504113">
      <w:pPr>
        <w:pStyle w:val="PTxt"/>
      </w:pPr>
      <w:r>
        <w:t xml:space="preserve">En bonus, </w:t>
      </w:r>
      <w:r w:rsidR="0050191D">
        <w:t>J’aimerais, si j’ai le temps, voir pour trouver une solution pour récupérer le lien de streaming de l’anime qui proviendrait du site « </w:t>
      </w:r>
      <w:hyperlink r:id="rId18" w:history="1">
        <w:r w:rsidR="00613899" w:rsidRPr="00613899">
          <w:rPr>
            <w:rStyle w:val="Lienhypertexte"/>
            <w:rFonts w:asciiTheme="minorHAnsi" w:hAnsiTheme="minorHAnsi"/>
            <w:sz w:val="20"/>
          </w:rPr>
          <w:t>https://voiranime.com</w:t>
        </w:r>
      </w:hyperlink>
      <w:r w:rsidR="0050191D">
        <w:t> ».</w:t>
      </w:r>
    </w:p>
    <w:p w14:paraId="3297B1EF" w14:textId="2ACA1C6B" w:rsidR="0021485E" w:rsidRDefault="0021485E" w:rsidP="00504113">
      <w:pPr>
        <w:pStyle w:val="PTxt"/>
      </w:pPr>
      <w:r>
        <w:t>Exemple :</w:t>
      </w:r>
    </w:p>
    <w:p w14:paraId="72DB8C00" w14:textId="0D321DCD" w:rsidR="000B1D15" w:rsidRDefault="0021485E" w:rsidP="00504113">
      <w:pPr>
        <w:pStyle w:val="PTxt"/>
      </w:pPr>
      <w:r>
        <w:rPr>
          <w:noProof/>
        </w:rPr>
        <w:drawing>
          <wp:inline distT="0" distB="0" distL="0" distR="0" wp14:anchorId="1624754A" wp14:editId="4E549A8E">
            <wp:extent cx="5760720" cy="151130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1511300"/>
                    </a:xfrm>
                    <a:prstGeom prst="rect">
                      <a:avLst/>
                    </a:prstGeom>
                  </pic:spPr>
                </pic:pic>
              </a:graphicData>
            </a:graphic>
          </wp:inline>
        </w:drawing>
      </w:r>
    </w:p>
    <w:p w14:paraId="56ADF3C0" w14:textId="2A7E7E22" w:rsidR="000B1D15" w:rsidRDefault="000B1D15" w:rsidP="00504113">
      <w:pPr>
        <w:pStyle w:val="PTxt"/>
      </w:pPr>
      <w:r>
        <w:t xml:space="preserve">J’envoie ici une requête en POST (je pourrais très bien le faire avec un GET puisque l’information n’est pas sensible) avec un paramètre qui est « url ». Cela aura pour effet de rajouter « ?url=&lt;le lien de l’image&gt; » à la fin </w:t>
      </w:r>
      <w:r>
        <w:lastRenderedPageBreak/>
        <w:t>de mon url de base qui est « </w:t>
      </w:r>
      <w:r w:rsidRPr="000B1D15">
        <w:t>https://trace.moe/api/search</w:t>
      </w:r>
      <w:r>
        <w:t> ».</w:t>
      </w:r>
      <w:r w:rsidR="00737510">
        <w:t xml:space="preserve"> Cela me retournera des informations </w:t>
      </w:r>
      <w:r w:rsidR="00073FA1">
        <w:t xml:space="preserve">sur les différents animés qui pourraient </w:t>
      </w:r>
      <w:r w:rsidR="007943A1">
        <w:t>correspondre</w:t>
      </w:r>
      <w:r w:rsidR="00073FA1">
        <w:t xml:space="preserve"> (il essaiera toujours de renvoyer un anime même si ce n’est pas ce qu’il y a sur la photo </w:t>
      </w:r>
      <w:r w:rsidR="007943A1">
        <w:t>de ce que j’ai pu constater)</w:t>
      </w:r>
      <w:r w:rsidR="00073FA1">
        <w:t xml:space="preserve"> </w:t>
      </w:r>
      <w:r w:rsidR="00737510">
        <w:t>en « JSON »</w:t>
      </w:r>
      <w:r>
        <w:t xml:space="preserve"> </w:t>
      </w:r>
      <w:r w:rsidR="00073FA1">
        <w:t>comme ci-dessous</w:t>
      </w:r>
      <w:r w:rsidR="00464AD6">
        <w:t> :</w:t>
      </w:r>
    </w:p>
    <w:p w14:paraId="51B9B6FE" w14:textId="5FD1F59F" w:rsidR="00464AD6" w:rsidRDefault="005D6548" w:rsidP="00504113">
      <w:pPr>
        <w:pStyle w:val="PTxt"/>
      </w:pPr>
      <w:r>
        <w:rPr>
          <w:noProof/>
        </w:rPr>
        <w:drawing>
          <wp:inline distT="0" distB="0" distL="0" distR="0" wp14:anchorId="79216921" wp14:editId="3817E730">
            <wp:extent cx="2830665" cy="3522606"/>
            <wp:effectExtent l="0" t="0" r="8255" b="190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35497" cy="3528619"/>
                    </a:xfrm>
                    <a:prstGeom prst="rect">
                      <a:avLst/>
                    </a:prstGeom>
                  </pic:spPr>
                </pic:pic>
              </a:graphicData>
            </a:graphic>
          </wp:inline>
        </w:drawing>
      </w:r>
    </w:p>
    <w:p w14:paraId="14C8CAB4" w14:textId="011108D1" w:rsidR="00AB2526" w:rsidRPr="00504113" w:rsidRDefault="00AB2526" w:rsidP="00504113">
      <w:pPr>
        <w:pStyle w:val="PTxt"/>
      </w:pPr>
      <w:r>
        <w:t>Pour faire cette requête, j’ai utilisé le logiciel « Thunder Client » qui se trouve sur Visual Studio Code. Je le trouve meilleure que « </w:t>
      </w:r>
      <w:r w:rsidRPr="00AB2526">
        <w:t>Postman</w:t>
      </w:r>
      <w:r>
        <w:t> », car il n’y a pas besoin de faire d’inscription malgré ne pas avoir essayé « Postman » en profondeur.</w:t>
      </w:r>
    </w:p>
    <w:p w14:paraId="1A30A9B7" w14:textId="77777777" w:rsidR="003617AF" w:rsidRDefault="003617AF">
      <w:pPr>
        <w:rPr>
          <w:rFonts w:asciiTheme="majorHAnsi" w:eastAsiaTheme="majorEastAsia" w:hAnsiTheme="majorHAnsi" w:cstheme="majorBidi"/>
          <w:color w:val="1481AB" w:themeColor="accent1" w:themeShade="BF"/>
          <w:sz w:val="32"/>
          <w:szCs w:val="32"/>
        </w:rPr>
      </w:pPr>
      <w:r>
        <w:br w:type="page"/>
      </w:r>
    </w:p>
    <w:p w14:paraId="2D3613DD" w14:textId="1332AD57" w:rsidR="006C1E64" w:rsidRDefault="006C1E64" w:rsidP="006C1E64">
      <w:pPr>
        <w:pStyle w:val="Titre1"/>
      </w:pPr>
      <w:bookmarkStart w:id="3" w:name="_Toc75132233"/>
      <w:r>
        <w:lastRenderedPageBreak/>
        <w:t>Analyse à faire complètement avec EA</w:t>
      </w:r>
      <w:bookmarkEnd w:id="3"/>
    </w:p>
    <w:p w14:paraId="3DAE8332" w14:textId="0898ABF0" w:rsidR="005560A2" w:rsidRPr="005560A2" w:rsidRDefault="005560A2" w:rsidP="005560A2">
      <w:pPr>
        <w:pStyle w:val="PImportant"/>
      </w:pPr>
      <w:r>
        <w:t xml:space="preserve">Le nom est grisé car un thème se trouve sur mon ordinateur qui fait que </w:t>
      </w:r>
      <w:r w:rsidR="00546028">
        <w:t>certaines écritures noires</w:t>
      </w:r>
      <w:r>
        <w:t xml:space="preserve"> ce retrouvent grisés/blanc.</w:t>
      </w:r>
    </w:p>
    <w:p w14:paraId="794E36EE" w14:textId="488BED63" w:rsidR="006C1E64" w:rsidRDefault="006C1E64" w:rsidP="006C1E64">
      <w:pPr>
        <w:pStyle w:val="Titre2"/>
      </w:pPr>
      <w:bookmarkStart w:id="4" w:name="_Toc75132234"/>
      <w:r>
        <w:t>Use case avec les explications de l’application</w:t>
      </w:r>
      <w:bookmarkEnd w:id="4"/>
    </w:p>
    <w:p w14:paraId="1F2B63D2" w14:textId="677F4568" w:rsidR="00DB621F" w:rsidRDefault="00AA3F07" w:rsidP="002B7E01">
      <w:pPr>
        <w:pStyle w:val="PTxt"/>
      </w:pPr>
      <w:r>
        <w:rPr>
          <w:noProof/>
        </w:rPr>
        <w:drawing>
          <wp:inline distT="0" distB="0" distL="0" distR="0" wp14:anchorId="18969228" wp14:editId="3986E3F5">
            <wp:extent cx="3340100" cy="3643478"/>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49584" cy="3653823"/>
                    </a:xfrm>
                    <a:prstGeom prst="rect">
                      <a:avLst/>
                    </a:prstGeom>
                  </pic:spPr>
                </pic:pic>
              </a:graphicData>
            </a:graphic>
          </wp:inline>
        </w:drawing>
      </w:r>
    </w:p>
    <w:p w14:paraId="6EF55E06" w14:textId="44B93EB9" w:rsidR="00AA3F07" w:rsidRDefault="00AA3F07" w:rsidP="002B7E01">
      <w:pPr>
        <w:pStyle w:val="PTxt"/>
      </w:pPr>
      <w:r>
        <w:t>Le visiteur qui rentre sur le site passe par le serveur d’authentification et se connecte. Il devient donc un utilisateur. Une fois être devenu un utilisateur, il a le choix entre :</w:t>
      </w:r>
    </w:p>
    <w:p w14:paraId="11A810A8" w14:textId="6D2947AC" w:rsidR="00AA3F07" w:rsidRDefault="00AA3F07" w:rsidP="00AA3F07">
      <w:pPr>
        <w:pStyle w:val="PTxt"/>
        <w:numPr>
          <w:ilvl w:val="0"/>
          <w:numId w:val="38"/>
        </w:numPr>
      </w:pPr>
      <w:r>
        <w:t>Se déconnecter</w:t>
      </w:r>
    </w:p>
    <w:p w14:paraId="63AF8A1E" w14:textId="2933D6D5" w:rsidR="00C31E47" w:rsidRDefault="00C31E47" w:rsidP="00C31E47">
      <w:pPr>
        <w:pStyle w:val="PTxt"/>
        <w:numPr>
          <w:ilvl w:val="1"/>
          <w:numId w:val="38"/>
        </w:numPr>
      </w:pPr>
      <w:r>
        <w:t>Redevient un visiteur</w:t>
      </w:r>
    </w:p>
    <w:p w14:paraId="6D248F13" w14:textId="5E5793A2" w:rsidR="00A37BBD" w:rsidRDefault="00AA3F07" w:rsidP="00A37BBD">
      <w:pPr>
        <w:pStyle w:val="PTxt"/>
        <w:numPr>
          <w:ilvl w:val="0"/>
          <w:numId w:val="38"/>
        </w:numPr>
      </w:pPr>
      <w:r>
        <w:t>Récupérer des informations sur la photo qu’il aura donné</w:t>
      </w:r>
      <w:r w:rsidR="00511346">
        <w:t xml:space="preserve"> (cela aura pour effet d’envoyer une requête avec le lien de la photo en paramètre au serveur de service trace.moe et il pourra ainsi récupérer les informations</w:t>
      </w:r>
      <w:r w:rsidR="00A37BBD">
        <w:t>)</w:t>
      </w:r>
    </w:p>
    <w:p w14:paraId="76B30CFF" w14:textId="7AA5E418" w:rsidR="00AA3F07" w:rsidRDefault="00A37BBD" w:rsidP="00C31E47">
      <w:pPr>
        <w:pStyle w:val="PTxt"/>
        <w:numPr>
          <w:ilvl w:val="1"/>
          <w:numId w:val="38"/>
        </w:numPr>
      </w:pPr>
      <w:r>
        <w:t>Ensuite les informations sont affichées sur le site</w:t>
      </w:r>
    </w:p>
    <w:p w14:paraId="492C662D" w14:textId="32A62756" w:rsidR="001450E6" w:rsidRPr="002B7E01" w:rsidRDefault="001450E6" w:rsidP="001450E6">
      <w:pPr>
        <w:pStyle w:val="PTxt"/>
      </w:pPr>
      <w:r>
        <w:t xml:space="preserve">Dans ce que j’explique, je fais la supposition que tout va bien et que aucun problème ne survient. Si toutefois une information est mal </w:t>
      </w:r>
      <w:r w:rsidR="001706B7">
        <w:t>rentrée</w:t>
      </w:r>
      <w:r>
        <w:t xml:space="preserve"> ou qu’une erreur de l’API est provoqué pour X ou Y raison, cela affichera une erreur selon le problème rencontré.</w:t>
      </w:r>
    </w:p>
    <w:p w14:paraId="5E3C09AA" w14:textId="49128A80" w:rsidR="006C1E64" w:rsidRDefault="006C1E64" w:rsidP="006C1E64">
      <w:pPr>
        <w:pStyle w:val="Titre2"/>
      </w:pPr>
      <w:bookmarkStart w:id="5" w:name="_Toc75132235"/>
      <w:r w:rsidRPr="006C1E64">
        <w:lastRenderedPageBreak/>
        <w:t>Activity Diagram d’un cas complet na</w:t>
      </w:r>
      <w:r>
        <w:t>vigant dans l’application avec les explications</w:t>
      </w:r>
      <w:bookmarkEnd w:id="5"/>
    </w:p>
    <w:p w14:paraId="393879B6" w14:textId="1B694C9A" w:rsidR="00765EAB" w:rsidRDefault="006A4B56" w:rsidP="00765EAB">
      <w:pPr>
        <w:pStyle w:val="PTxt"/>
      </w:pPr>
      <w:r>
        <w:rPr>
          <w:noProof/>
        </w:rPr>
        <w:drawing>
          <wp:inline distT="0" distB="0" distL="0" distR="0" wp14:anchorId="31AC788D" wp14:editId="62682959">
            <wp:extent cx="5760720" cy="3611880"/>
            <wp:effectExtent l="0" t="0" r="0" b="762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3611880"/>
                    </a:xfrm>
                    <a:prstGeom prst="rect">
                      <a:avLst/>
                    </a:prstGeom>
                  </pic:spPr>
                </pic:pic>
              </a:graphicData>
            </a:graphic>
          </wp:inline>
        </w:drawing>
      </w:r>
    </w:p>
    <w:p w14:paraId="70680ACB" w14:textId="23F00DA7" w:rsidR="0069568D" w:rsidRPr="00765EAB" w:rsidRDefault="0069568D" w:rsidP="00765EAB">
      <w:pPr>
        <w:pStyle w:val="PTxt"/>
      </w:pPr>
      <w:r>
        <w:t>On commence donc sur la page login client qui va donc nous demander d’entrer des informations</w:t>
      </w:r>
      <w:r w:rsidR="0035542C">
        <w:t xml:space="preserve"> dans le formulaire</w:t>
      </w:r>
      <w:r>
        <w:t xml:space="preserve"> </w:t>
      </w:r>
      <w:r w:rsidR="00921781">
        <w:t>puisque nous sommes pour le moment considérées comme un visiteur. Une fois les informations introduites, le côté client du site va lire les informations précédemment rentrées et va vérifier si elles sont valides</w:t>
      </w:r>
      <w:r w:rsidR="00A06282">
        <w:t xml:space="preserve"> pour le formulaire</w:t>
      </w:r>
      <w:r w:rsidR="00921781">
        <w:t>. Si elles ne le sont pas, un message d’erreur apparait et nous devrons remettre des informations. Si elles sont correctes, le client va envoyer les informations et va faire une requête POST (les données entrées ne sont pas affichées en claire)</w:t>
      </w:r>
      <w:r w:rsidR="005C1A90">
        <w:t>.</w:t>
      </w:r>
      <w:r w:rsidR="00DC6A0F">
        <w:t xml:space="preserve"> Les données sont </w:t>
      </w:r>
      <w:r w:rsidR="007A51B6">
        <w:t>récupérées</w:t>
      </w:r>
      <w:r w:rsidR="00DC6A0F">
        <w:t xml:space="preserve"> sur le serveur pour ensuite demander à la </w:t>
      </w:r>
      <w:r w:rsidR="007A51B6">
        <w:t>base de données</w:t>
      </w:r>
      <w:r w:rsidR="00DC6A0F">
        <w:t xml:space="preserve"> si l’utilisateur existe.</w:t>
      </w:r>
      <w:r w:rsidR="005C1A90">
        <w:t xml:space="preserve"> Si c’est le cas, il </w:t>
      </w:r>
      <w:r w:rsidR="007A51B6">
        <w:t xml:space="preserve">enverra un message d’erreur ou de réussite qui sera ensuite </w:t>
      </w:r>
      <w:r w:rsidR="005C1A90">
        <w:t>affiche</w:t>
      </w:r>
      <w:r w:rsidR="007A51B6">
        <w:t xml:space="preserve">r. Si cela </w:t>
      </w:r>
      <w:r w:rsidR="0016449A">
        <w:t>est un message d’erreur, le formulaire devra être rempli à nouveau avec de nouvelles données. Si cela est un message de réussite, il enverra ensuite l’utilisateur sur la page pour rechercher des animes.</w:t>
      </w:r>
    </w:p>
    <w:p w14:paraId="25EBB917" w14:textId="7AD8A831" w:rsidR="006C1E64" w:rsidRDefault="006C1E64" w:rsidP="006C1E64">
      <w:pPr>
        <w:pStyle w:val="Titre1"/>
      </w:pPr>
      <w:bookmarkStart w:id="6" w:name="_Toc75132236"/>
      <w:r>
        <w:lastRenderedPageBreak/>
        <w:t>Conception à faire complétement avec EA</w:t>
      </w:r>
      <w:bookmarkEnd w:id="6"/>
    </w:p>
    <w:p w14:paraId="64B96B2A" w14:textId="3039E98A" w:rsidR="006C1E64" w:rsidRDefault="006C1E64" w:rsidP="006C1E64">
      <w:pPr>
        <w:pStyle w:val="Titre2"/>
      </w:pPr>
      <w:bookmarkStart w:id="7" w:name="_Toc75132237"/>
      <w:r>
        <w:t>Conception MVC du client</w:t>
      </w:r>
      <w:bookmarkEnd w:id="7"/>
    </w:p>
    <w:p w14:paraId="486FF33B" w14:textId="15E79A5A" w:rsidR="004C2D63" w:rsidRDefault="00CC4C8A" w:rsidP="003334EA">
      <w:pPr>
        <w:pStyle w:val="PTxt"/>
      </w:pPr>
      <w:r>
        <w:rPr>
          <w:noProof/>
        </w:rPr>
        <w:drawing>
          <wp:inline distT="0" distB="0" distL="0" distR="0" wp14:anchorId="71193BF2" wp14:editId="31367452">
            <wp:extent cx="4223009" cy="2000250"/>
            <wp:effectExtent l="0" t="0" r="635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43887" cy="2010139"/>
                    </a:xfrm>
                    <a:prstGeom prst="rect">
                      <a:avLst/>
                    </a:prstGeom>
                  </pic:spPr>
                </pic:pic>
              </a:graphicData>
            </a:graphic>
          </wp:inline>
        </w:drawing>
      </w:r>
    </w:p>
    <w:p w14:paraId="5889A9D9" w14:textId="22CB5DEE" w:rsidR="00E77CB9" w:rsidRDefault="00E77CB9" w:rsidP="003334EA">
      <w:pPr>
        <w:pStyle w:val="PTxt"/>
      </w:pPr>
      <w:r>
        <w:t>Toutes les pages html qui se trouve sur la conception MVC utilise le fichier css nommé « style »</w:t>
      </w:r>
      <w:r w:rsidR="00FC4379">
        <w:t>.</w:t>
      </w:r>
      <w:r w:rsidR="008307E5">
        <w:t xml:space="preserve"> </w:t>
      </w:r>
      <w:r w:rsidR="0012283F">
        <w:t>La page « index.html »</w:t>
      </w:r>
      <w:r w:rsidR="00961CF2">
        <w:t xml:space="preserve"> fait un lien avec la page « login.html » qui possède</w:t>
      </w:r>
      <w:r w:rsidR="00B17A42">
        <w:t xml:space="preserve"> </w:t>
      </w:r>
      <w:r w:rsidR="0087185A">
        <w:t>un fichier</w:t>
      </w:r>
      <w:r w:rsidR="00961CF2">
        <w:t xml:space="preserve"> javascript :</w:t>
      </w:r>
    </w:p>
    <w:p w14:paraId="09FB386A" w14:textId="5051AE1C" w:rsidR="0087185A" w:rsidRDefault="00961CF2" w:rsidP="000452E2">
      <w:pPr>
        <w:pStyle w:val="PTxt"/>
        <w:numPr>
          <w:ilvl w:val="0"/>
          <w:numId w:val="40"/>
        </w:numPr>
      </w:pPr>
      <w:r>
        <w:t>loginCtrl.js</w:t>
      </w:r>
      <w:r w:rsidR="0087185A">
        <w:t xml:space="preserve"> (il s’occupe de vérifier que le captcha, ainsi que les identifiants sont validés. Il exécutera une fonction qui se trouve dans « service.js » pour demander au serveur d’identification si l’utilisateur est valide et s’il a donc l’autorisation de se connecter ou pas</w:t>
      </w:r>
      <w:r w:rsidR="006D3BE8">
        <w:t xml:space="preserve"> le serveur est</w:t>
      </w:r>
      <w:r w:rsidR="0087185A">
        <w:t xml:space="preserve"> « commergnatm.emf-informatique.ch »</w:t>
      </w:r>
    </w:p>
    <w:p w14:paraId="689156EA" w14:textId="09618C59" w:rsidR="00D879DB" w:rsidRDefault="00D879DB" w:rsidP="00D879DB">
      <w:pPr>
        <w:pStyle w:val="PTxt"/>
      </w:pPr>
      <w:r>
        <w:t xml:space="preserve">Si l’utilisateur est validé, il </w:t>
      </w:r>
      <w:r w:rsidR="00B056B5">
        <w:t>ira</w:t>
      </w:r>
      <w:r>
        <w:t xml:space="preserve"> </w:t>
      </w:r>
      <w:r w:rsidR="00B056B5">
        <w:t>dans</w:t>
      </w:r>
      <w:r>
        <w:t xml:space="preserve"> « indexCtrl.js » </w:t>
      </w:r>
      <w:r w:rsidR="00D357AB">
        <w:t>pour demander de changer la vue</w:t>
      </w:r>
      <w:r w:rsidR="002A7DD4">
        <w:t xml:space="preserve"> pour ensuite aller sur la page « animeSearch.html</w:t>
      </w:r>
      <w:r w:rsidR="00D357AB">
        <w:t>.</w:t>
      </w:r>
    </w:p>
    <w:p w14:paraId="7E51F098" w14:textId="32B02BE5" w:rsidR="002E5219" w:rsidRPr="003334EA" w:rsidRDefault="002E5219" w:rsidP="00D879DB">
      <w:pPr>
        <w:pStyle w:val="PTxt"/>
      </w:pPr>
      <w:r>
        <w:t>Une fois ceci fait, il faudra rentrer un lien sur la page pour chercher un anime selon une image d’une scène dans l’anime qui doit être en bonne qualité.</w:t>
      </w:r>
      <w:r w:rsidR="00EC5655">
        <w:t xml:space="preserve"> Il faudra ensuite appuyer sur le bouton pour « chercher » pour activer une fonction qui va aller chercher les informations. C’est-à-dire que la fonction va aller dans « service.js » qui va communiquer avec le serveur « trace.moe » pour récupérer les données</w:t>
      </w:r>
      <w:r w:rsidR="0072105E">
        <w:t xml:space="preserve"> et les renvoyer à « animeSearchCtrl.js » qui va ensuite créer une carte pour chaque informations d’anime.</w:t>
      </w:r>
      <w:r w:rsidR="00AF7A84">
        <w:t xml:space="preserve"> </w:t>
      </w:r>
      <w:r w:rsidR="00124137">
        <w:t>« </w:t>
      </w:r>
      <w:r w:rsidR="00AF7A84">
        <w:t>animeCard</w:t>
      </w:r>
      <w:r w:rsidR="00124137">
        <w:t>.js »</w:t>
      </w:r>
      <w:r w:rsidR="00AF7A84">
        <w:t xml:space="preserve"> va ensuite créer les balises pour les envoyer sur animeSearch.html en retraçant le chemin pour ajouter ces balises.</w:t>
      </w:r>
    </w:p>
    <w:p w14:paraId="6401B623" w14:textId="77777777" w:rsidR="002C0DAC" w:rsidRDefault="002C0DAC">
      <w:pPr>
        <w:rPr>
          <w:rFonts w:asciiTheme="majorHAnsi" w:eastAsiaTheme="majorEastAsia" w:hAnsiTheme="majorHAnsi" w:cstheme="majorBidi"/>
          <w:color w:val="1481AB" w:themeColor="accent1" w:themeShade="BF"/>
          <w:sz w:val="32"/>
          <w:szCs w:val="32"/>
        </w:rPr>
      </w:pPr>
      <w:r>
        <w:br w:type="page"/>
      </w:r>
    </w:p>
    <w:p w14:paraId="03877A15" w14:textId="2DBA6D59" w:rsidR="006C1E64" w:rsidRDefault="006C1E64" w:rsidP="006C1E64">
      <w:pPr>
        <w:pStyle w:val="Titre1"/>
      </w:pPr>
      <w:bookmarkStart w:id="8" w:name="_Toc75132238"/>
      <w:r>
        <w:lastRenderedPageBreak/>
        <w:t>Implémentation de l’application</w:t>
      </w:r>
      <w:bookmarkEnd w:id="8"/>
    </w:p>
    <w:p w14:paraId="7BBFAFA5" w14:textId="3365E214" w:rsidR="006C1E64" w:rsidRDefault="006C1E64" w:rsidP="006C1E64">
      <w:pPr>
        <w:pStyle w:val="Titre2"/>
      </w:pPr>
      <w:bookmarkStart w:id="9" w:name="_Toc75132239"/>
      <w:r>
        <w:t>Partie HTML et CSS</w:t>
      </w:r>
      <w:bookmarkEnd w:id="9"/>
    </w:p>
    <w:p w14:paraId="20B7EEA0" w14:textId="558C7832" w:rsidR="00187150" w:rsidRDefault="004D73EB" w:rsidP="004D73EB">
      <w:pPr>
        <w:pStyle w:val="PTxt"/>
      </w:pPr>
      <w:r>
        <w:t xml:space="preserve">Nous pouvons constater que pour chaque site en générale, ils disposent d’un fichier </w:t>
      </w:r>
      <w:r w:rsidR="00AE4A92">
        <w:t>CSS</w:t>
      </w:r>
      <w:r>
        <w:t xml:space="preserve"> nommé « style.css ». Il sera lié à la page html grâce à une balise nommé « &lt;link&gt;&lt;/link&gt; ».</w:t>
      </w:r>
      <w:r w:rsidR="00187150">
        <w:t xml:space="preserve"> Dans mon projet, j’ai utilisé cette balise pour plusieurs fichier </w:t>
      </w:r>
      <w:r w:rsidR="00AE4A92">
        <w:t>CSS</w:t>
      </w:r>
      <w:r w:rsidR="00187150">
        <w:t>.</w:t>
      </w:r>
    </w:p>
    <w:p w14:paraId="2D9EF2D4" w14:textId="465B687F" w:rsidR="00187150" w:rsidRDefault="00187150" w:rsidP="004D73EB">
      <w:pPr>
        <w:pStyle w:val="PTxt"/>
      </w:pPr>
      <w:r>
        <w:t>Voici les différents fichiers utilisés :</w:t>
      </w:r>
    </w:p>
    <w:p w14:paraId="3BC4B969" w14:textId="1F951D0E" w:rsidR="00187150" w:rsidRDefault="00187150" w:rsidP="004D73EB">
      <w:pPr>
        <w:pStyle w:val="PTxt"/>
      </w:pPr>
      <w:r>
        <w:rPr>
          <w:noProof/>
        </w:rPr>
        <w:drawing>
          <wp:inline distT="0" distB="0" distL="0" distR="0" wp14:anchorId="15B1EBBD" wp14:editId="4527B4C7">
            <wp:extent cx="4506685" cy="949822"/>
            <wp:effectExtent l="0" t="0" r="0" b="317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23291" cy="953322"/>
                    </a:xfrm>
                    <a:prstGeom prst="rect">
                      <a:avLst/>
                    </a:prstGeom>
                  </pic:spPr>
                </pic:pic>
              </a:graphicData>
            </a:graphic>
          </wp:inline>
        </w:drawing>
      </w:r>
    </w:p>
    <w:p w14:paraId="36885D48" w14:textId="4CBC9EB8" w:rsidR="00187150" w:rsidRDefault="00187150" w:rsidP="004D73EB">
      <w:pPr>
        <w:pStyle w:val="PTxt"/>
      </w:pPr>
      <w:r>
        <w:t xml:space="preserve">Le CSS Bootstrap va servir à </w:t>
      </w:r>
      <w:r w:rsidR="00903E21">
        <w:t>styliser</w:t>
      </w:r>
      <w:r>
        <w:t xml:space="preserve"> la page html très rapidement au lieu de faire un style pour chaque balise qui s’y trouve.</w:t>
      </w:r>
    </w:p>
    <w:p w14:paraId="1BF7719B" w14:textId="238BA70C" w:rsidR="00903E21" w:rsidRDefault="00772EBB" w:rsidP="004D73EB">
      <w:pPr>
        <w:pStyle w:val="PTxt"/>
      </w:pPr>
      <w:r>
        <w:rPr>
          <w:noProof/>
        </w:rPr>
        <w:drawing>
          <wp:inline distT="0" distB="0" distL="0" distR="0" wp14:anchorId="0CFDC4C6" wp14:editId="78979A7C">
            <wp:extent cx="3366654" cy="386601"/>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95535" cy="389917"/>
                    </a:xfrm>
                    <a:prstGeom prst="rect">
                      <a:avLst/>
                    </a:prstGeom>
                  </pic:spPr>
                </pic:pic>
              </a:graphicData>
            </a:graphic>
          </wp:inline>
        </w:drawing>
      </w:r>
    </w:p>
    <w:p w14:paraId="3F9432B4" w14:textId="3BE0B053" w:rsidR="00772EBB" w:rsidRDefault="00772EBB" w:rsidP="004D73EB">
      <w:pPr>
        <w:pStyle w:val="PTxt"/>
      </w:pPr>
      <w:r w:rsidRPr="00772EBB">
        <w:t>Le CSS Custom va me permet</w:t>
      </w:r>
      <w:r>
        <w:t xml:space="preserve">tre de styliser </w:t>
      </w:r>
      <w:r w:rsidR="00274BB4">
        <w:t>la page html si j’ai envie de styliser des éléments de manière personnalisé tel que mettre une inscription en rouge ou ce genre de chose.</w:t>
      </w:r>
    </w:p>
    <w:p w14:paraId="35D92F6D" w14:textId="0412E0FA" w:rsidR="00FA0A43" w:rsidRDefault="00FA0A43" w:rsidP="004D73EB">
      <w:pPr>
        <w:pStyle w:val="PTxt"/>
      </w:pPr>
      <w:r>
        <w:t>Exemple :</w:t>
      </w:r>
    </w:p>
    <w:p w14:paraId="634D984E" w14:textId="4E021C0A" w:rsidR="00FA0A43" w:rsidRDefault="00FA0A43" w:rsidP="004D73EB">
      <w:pPr>
        <w:pStyle w:val="PTxt"/>
      </w:pPr>
      <w:r>
        <w:rPr>
          <w:noProof/>
        </w:rPr>
        <w:drawing>
          <wp:inline distT="0" distB="0" distL="0" distR="0" wp14:anchorId="763DBA1B" wp14:editId="4092E9C4">
            <wp:extent cx="2761013" cy="1593531"/>
            <wp:effectExtent l="0" t="0" r="1270" b="698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71962" cy="1599850"/>
                    </a:xfrm>
                    <a:prstGeom prst="rect">
                      <a:avLst/>
                    </a:prstGeom>
                  </pic:spPr>
                </pic:pic>
              </a:graphicData>
            </a:graphic>
          </wp:inline>
        </w:drawing>
      </w:r>
    </w:p>
    <w:p w14:paraId="41FA7CC8" w14:textId="3BAC0069" w:rsidR="00FA0A43" w:rsidRDefault="00FA0A43" w:rsidP="004D73EB">
      <w:pPr>
        <w:pStyle w:val="PTxt"/>
      </w:pPr>
      <w:r>
        <w:t>Tout le container à été fait avec Bootstrap et la petite inscription en rouge à été faite avec le CSS custom.</w:t>
      </w:r>
    </w:p>
    <w:p w14:paraId="509894DC" w14:textId="7E7B30B5" w:rsidR="00A02B5A" w:rsidRDefault="00A02B5A" w:rsidP="004D73EB">
      <w:pPr>
        <w:pStyle w:val="PTxt"/>
      </w:pPr>
      <w:r>
        <w:t>Pour les parties Java</w:t>
      </w:r>
      <w:r w:rsidR="00F76652">
        <w:t>S</w:t>
      </w:r>
      <w:r>
        <w:t>cript, voici ce qu’il y a :</w:t>
      </w:r>
    </w:p>
    <w:p w14:paraId="46E1DAD3" w14:textId="642A50E3" w:rsidR="00A02B5A" w:rsidRDefault="00A02B5A" w:rsidP="004D73EB">
      <w:pPr>
        <w:pStyle w:val="PTxt"/>
      </w:pPr>
      <w:r>
        <w:rPr>
          <w:noProof/>
        </w:rPr>
        <w:drawing>
          <wp:inline distT="0" distB="0" distL="0" distR="0" wp14:anchorId="0E540383" wp14:editId="7EDA9457">
            <wp:extent cx="4399807" cy="272564"/>
            <wp:effectExtent l="0" t="0" r="127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07987" cy="279266"/>
                    </a:xfrm>
                    <a:prstGeom prst="rect">
                      <a:avLst/>
                    </a:prstGeom>
                  </pic:spPr>
                </pic:pic>
              </a:graphicData>
            </a:graphic>
          </wp:inline>
        </w:drawing>
      </w:r>
    </w:p>
    <w:p w14:paraId="6956693B" w14:textId="77777777" w:rsidR="003C3C98" w:rsidRDefault="00A02B5A" w:rsidP="004D73EB">
      <w:pPr>
        <w:pStyle w:val="PTxt"/>
      </w:pPr>
      <w:r>
        <w:t>Il y a une balise script JQuery, ce qui va me permettra d’utiliser du JQuery dans chacun de mes autres fichiers</w:t>
      </w:r>
      <w:r w:rsidR="00A04281">
        <w:t xml:space="preserve"> Javascript.</w:t>
      </w:r>
    </w:p>
    <w:p w14:paraId="48866633" w14:textId="77777777" w:rsidR="003C3C98" w:rsidRDefault="003C3C98" w:rsidP="004D73EB">
      <w:pPr>
        <w:pStyle w:val="PTxt"/>
      </w:pPr>
      <w:r>
        <w:rPr>
          <w:noProof/>
        </w:rPr>
        <w:lastRenderedPageBreak/>
        <w:drawing>
          <wp:inline distT="0" distB="0" distL="0" distR="0" wp14:anchorId="7821FC8D" wp14:editId="62F172DB">
            <wp:extent cx="3990109" cy="1051626"/>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99815" cy="1054184"/>
                    </a:xfrm>
                    <a:prstGeom prst="rect">
                      <a:avLst/>
                    </a:prstGeom>
                  </pic:spPr>
                </pic:pic>
              </a:graphicData>
            </a:graphic>
          </wp:inline>
        </w:drawing>
      </w:r>
    </w:p>
    <w:p w14:paraId="466E05AE" w14:textId="418BCEB4" w:rsidR="00A02B5A" w:rsidRPr="00772EBB" w:rsidRDefault="003C3C98" w:rsidP="004D73EB">
      <w:pPr>
        <w:pStyle w:val="PTxt"/>
      </w:pPr>
      <w:r>
        <w:t>Chaque fichier Javascript est un essentiel permettant au site de fonctionner. Sans ces fichiers, le site n’est absolument pas fonctionnel.</w:t>
      </w:r>
    </w:p>
    <w:p w14:paraId="2B55E3E7" w14:textId="2A2C92DC" w:rsidR="006C1E64" w:rsidRDefault="006C1E64" w:rsidP="006C1E64">
      <w:pPr>
        <w:pStyle w:val="Titre2"/>
      </w:pPr>
      <w:bookmarkStart w:id="10" w:name="_Toc75132240"/>
      <w:r>
        <w:t>Partie JS et les commentaires</w:t>
      </w:r>
      <w:bookmarkEnd w:id="10"/>
    </w:p>
    <w:p w14:paraId="0B0AB8B3" w14:textId="48D22B65" w:rsidR="00F80648" w:rsidRDefault="00A43793" w:rsidP="00F80648">
      <w:pPr>
        <w:pStyle w:val="PTxt"/>
      </w:pPr>
      <w:r>
        <w:t xml:space="preserve">Lorsqu’un visiteur arrive sur la page html principale, 2 contrôleurs vont être initialisé. </w:t>
      </w:r>
      <w:r w:rsidR="004A65AD">
        <w:t>En premier le contrôleur « service » qui permettra de communiquer avec les différents serveurs, puis le contrôleur « indexCtrl ».</w:t>
      </w:r>
    </w:p>
    <w:p w14:paraId="41D7AC04" w14:textId="11A186F6" w:rsidR="001432EA" w:rsidRDefault="001432EA" w:rsidP="00F80648">
      <w:pPr>
        <w:pStyle w:val="PTxt"/>
      </w:pPr>
      <w:r>
        <w:rPr>
          <w:noProof/>
        </w:rPr>
        <w:drawing>
          <wp:inline distT="0" distB="0" distL="0" distR="0" wp14:anchorId="4B2DEB9B" wp14:editId="0F6DBE32">
            <wp:extent cx="3604161" cy="738983"/>
            <wp:effectExtent l="0" t="0" r="0" b="444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12462" cy="740685"/>
                    </a:xfrm>
                    <a:prstGeom prst="rect">
                      <a:avLst/>
                    </a:prstGeom>
                  </pic:spPr>
                </pic:pic>
              </a:graphicData>
            </a:graphic>
          </wp:inline>
        </w:drawing>
      </w:r>
    </w:p>
    <w:p w14:paraId="7CC351DF" w14:textId="0B1E55C7" w:rsidR="008B535A" w:rsidRDefault="008B535A" w:rsidP="00F80648">
      <w:pPr>
        <w:pStyle w:val="PTxt"/>
      </w:pPr>
      <w:r>
        <w:t xml:space="preserve">Cela </w:t>
      </w:r>
      <w:r w:rsidR="00D06434">
        <w:t>se</w:t>
      </w:r>
      <w:r>
        <w:t xml:space="preserve"> passe lorsque le document a fini de charger. </w:t>
      </w:r>
      <w:r w:rsidR="00D06434">
        <w:t xml:space="preserve">Nous pouvons également constater qu’une méthode est exécuté et a comme paramètre une autre méthode permettant d’afficher les erreurs. Voici la méthode </w:t>
      </w:r>
      <w:r w:rsidR="00765ECA">
        <w:t>permettant</w:t>
      </w:r>
      <w:r w:rsidR="00D06434">
        <w:t xml:space="preserve"> d’afficher les erreurs :</w:t>
      </w:r>
    </w:p>
    <w:p w14:paraId="67E9E674" w14:textId="260A624E" w:rsidR="00D06434" w:rsidRDefault="00D06434" w:rsidP="00F80648">
      <w:pPr>
        <w:pStyle w:val="PTxt"/>
      </w:pPr>
      <w:r>
        <w:rPr>
          <w:noProof/>
        </w:rPr>
        <w:drawing>
          <wp:inline distT="0" distB="0" distL="0" distR="0" wp14:anchorId="53955BA3" wp14:editId="68A7FD21">
            <wp:extent cx="3508754" cy="63533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537349" cy="640508"/>
                    </a:xfrm>
                    <a:prstGeom prst="rect">
                      <a:avLst/>
                    </a:prstGeom>
                  </pic:spPr>
                </pic:pic>
              </a:graphicData>
            </a:graphic>
          </wp:inline>
        </w:drawing>
      </w:r>
    </w:p>
    <w:p w14:paraId="776A230C" w14:textId="5E123F02" w:rsidR="00D0526F" w:rsidRDefault="00D0526F" w:rsidP="00F80648">
      <w:pPr>
        <w:pStyle w:val="PTxt"/>
      </w:pPr>
      <w:r>
        <w:t>Et voici la méthode qui centraliste les erreurs http et qui se trouve dans le fichier « service.js » :</w:t>
      </w:r>
    </w:p>
    <w:p w14:paraId="38C0D24C" w14:textId="68CEEB60" w:rsidR="00D0526F" w:rsidRDefault="00ED53DA" w:rsidP="00F80648">
      <w:pPr>
        <w:pStyle w:val="PTxt"/>
      </w:pPr>
      <w:r>
        <w:rPr>
          <w:noProof/>
        </w:rPr>
        <w:drawing>
          <wp:inline distT="0" distB="0" distL="0" distR="0" wp14:anchorId="2A2017AC" wp14:editId="1943ED62">
            <wp:extent cx="2809874" cy="2541320"/>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23359" cy="2553516"/>
                    </a:xfrm>
                    <a:prstGeom prst="rect">
                      <a:avLst/>
                    </a:prstGeom>
                  </pic:spPr>
                </pic:pic>
              </a:graphicData>
            </a:graphic>
          </wp:inline>
        </w:drawing>
      </w:r>
    </w:p>
    <w:p w14:paraId="40C99339" w14:textId="7D0C3786" w:rsidR="00C3315E" w:rsidRDefault="001732DA" w:rsidP="00F80648">
      <w:pPr>
        <w:pStyle w:val="PTxt"/>
      </w:pPr>
      <w:r>
        <w:t>Cette méthode va permettre de récupérer suivant les erreurs de requête, avec « ajax », les différents messages d’erreur</w:t>
      </w:r>
      <w:r w:rsidR="00103A64">
        <w:t>s</w:t>
      </w:r>
      <w:r>
        <w:t xml:space="preserve"> à afficher.</w:t>
      </w:r>
      <w:r w:rsidR="00C3315E">
        <w:t xml:space="preserve"> Par la même occasion, nous pouvons voir que rien ne ce passe lors de l</w:t>
      </w:r>
      <w:r w:rsidR="00DD1E3D">
        <w:t>’instanciation du</w:t>
      </w:r>
      <w:r w:rsidR="00C3315E">
        <w:t xml:space="preserve"> contrôleur « service ».</w:t>
      </w:r>
    </w:p>
    <w:p w14:paraId="309F9417" w14:textId="09BFFF82" w:rsidR="001B5EAC" w:rsidRDefault="00DD1E3D" w:rsidP="00F80648">
      <w:pPr>
        <w:pStyle w:val="PTxt"/>
      </w:pPr>
      <w:r>
        <w:lastRenderedPageBreak/>
        <w:t xml:space="preserve">En revanche, lorsque nous instancions </w:t>
      </w:r>
      <w:r w:rsidR="00045694">
        <w:t xml:space="preserve">« indexCtrl », une fonction y est </w:t>
      </w:r>
      <w:r w:rsidR="009D61ED">
        <w:t>lancée</w:t>
      </w:r>
      <w:r w:rsidR="00045694">
        <w:t>. Il s’agit de la fonction « loadLogin() » qui se trouve elle-même dans « indexCtrl.js ». C’est pour cela que nous utilisons le « this » avant la fonction</w:t>
      </w:r>
      <w:r w:rsidR="00DB679B">
        <w:t>. Voici à quoi ressemble la classe, ainsi que la méthode</w:t>
      </w:r>
      <w:r w:rsidR="001B5EAC">
        <w:t> :</w:t>
      </w:r>
    </w:p>
    <w:p w14:paraId="25B9C4E4" w14:textId="277DDBA2" w:rsidR="001B5EAC" w:rsidRDefault="001B5EAC" w:rsidP="00F80648">
      <w:pPr>
        <w:pStyle w:val="PTxt"/>
      </w:pPr>
      <w:r>
        <w:rPr>
          <w:noProof/>
        </w:rPr>
        <w:drawing>
          <wp:inline distT="0" distB="0" distL="0" distR="0" wp14:anchorId="6DE679D2" wp14:editId="56D8DE42">
            <wp:extent cx="1365662" cy="682831"/>
            <wp:effectExtent l="0" t="0" r="6350" b="317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372064" cy="686032"/>
                    </a:xfrm>
                    <a:prstGeom prst="rect">
                      <a:avLst/>
                    </a:prstGeom>
                  </pic:spPr>
                </pic:pic>
              </a:graphicData>
            </a:graphic>
          </wp:inline>
        </w:drawing>
      </w:r>
    </w:p>
    <w:p w14:paraId="225F9C70" w14:textId="2D96B31B" w:rsidR="001B5EAC" w:rsidRDefault="001B5EAC" w:rsidP="00F80648">
      <w:pPr>
        <w:pStyle w:val="PTxt"/>
      </w:pPr>
      <w:r>
        <w:t>Donc comme dit en-dessus, la méthode est directement lancée lors de l’instanciation de l’objet.</w:t>
      </w:r>
    </w:p>
    <w:p w14:paraId="0961DFC3" w14:textId="40EBC53E" w:rsidR="00722D98" w:rsidRDefault="00722D98" w:rsidP="00F80648">
      <w:pPr>
        <w:pStyle w:val="PTxt"/>
      </w:pPr>
      <w:r>
        <w:rPr>
          <w:noProof/>
        </w:rPr>
        <w:drawing>
          <wp:inline distT="0" distB="0" distL="0" distR="0" wp14:anchorId="4CB08DF2" wp14:editId="765D0FDF">
            <wp:extent cx="2725387" cy="571360"/>
            <wp:effectExtent l="0" t="0" r="0" b="63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36344" cy="573657"/>
                    </a:xfrm>
                    <a:prstGeom prst="rect">
                      <a:avLst/>
                    </a:prstGeom>
                  </pic:spPr>
                </pic:pic>
              </a:graphicData>
            </a:graphic>
          </wp:inline>
        </w:drawing>
      </w:r>
    </w:p>
    <w:p w14:paraId="31499AA5" w14:textId="61780E7C" w:rsidR="00722D98" w:rsidRDefault="00722D98" w:rsidP="00F80648">
      <w:pPr>
        <w:pStyle w:val="PTxt"/>
      </w:pPr>
      <w:r>
        <w:t>Comme nous pouvons le constater, il va charger la vue en utilisant une méthode qui se trouve dans « service.js ». Voici le contenu de cette méthode :</w:t>
      </w:r>
    </w:p>
    <w:p w14:paraId="2FFAA8ED" w14:textId="188629DB" w:rsidR="00722D98" w:rsidRDefault="00722D98" w:rsidP="00F80648">
      <w:pPr>
        <w:pStyle w:val="PTxt"/>
      </w:pPr>
      <w:r>
        <w:t xml:space="preserve"> </w:t>
      </w:r>
      <w:r w:rsidR="00411100">
        <w:rPr>
          <w:noProof/>
        </w:rPr>
        <w:drawing>
          <wp:inline distT="0" distB="0" distL="0" distR="0" wp14:anchorId="41DC35A2" wp14:editId="5D3B9387">
            <wp:extent cx="3281312" cy="1110343"/>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300452" cy="1116820"/>
                    </a:xfrm>
                    <a:prstGeom prst="rect">
                      <a:avLst/>
                    </a:prstGeom>
                  </pic:spPr>
                </pic:pic>
              </a:graphicData>
            </a:graphic>
          </wp:inline>
        </w:drawing>
      </w:r>
    </w:p>
    <w:p w14:paraId="040A0E01" w14:textId="43A0CBBA" w:rsidR="00E01673" w:rsidRDefault="00411100" w:rsidP="00F80648">
      <w:pPr>
        <w:pStyle w:val="PTxt"/>
      </w:pPr>
      <w:r>
        <w:t>Donc nous demandons en paramètre le nom de la vue, ainsi qu’un callback qui va servir à instancier le contrôleur de la vue.</w:t>
      </w:r>
      <w:r w:rsidR="00266000">
        <w:t xml:space="preserve"> C’est pour cela que la méthode lance la méthode « callback() » qui correspond ici à</w:t>
      </w:r>
      <w:r w:rsidR="006C76E0">
        <w:t xml:space="preserve"> </w:t>
      </w:r>
      <w:r w:rsidR="00266000">
        <w:t>« () =&gt; new LoginCtrl() ».</w:t>
      </w:r>
      <w:r w:rsidR="00643ED2">
        <w:t xml:space="preserve"> </w:t>
      </w:r>
      <w:r w:rsidR="00A528BD">
        <w:t>Pour finir,</w:t>
      </w:r>
      <w:r w:rsidR="00643ED2">
        <w:t xml:space="preserve"> la vue de login est chargée.</w:t>
      </w:r>
    </w:p>
    <w:p w14:paraId="52CD6CB0" w14:textId="3A5A2D41" w:rsidR="006B55A3" w:rsidRDefault="009F7E1A" w:rsidP="00F80648">
      <w:pPr>
        <w:pStyle w:val="PTxt"/>
      </w:pPr>
      <w:r>
        <w:t>Lorsque le contrôleur de la vue est initialisé, nous pouvons constater ceci :</w:t>
      </w:r>
    </w:p>
    <w:p w14:paraId="3086FC11" w14:textId="2807CF72" w:rsidR="009F7E1A" w:rsidRDefault="009F7E1A" w:rsidP="00F80648">
      <w:pPr>
        <w:pStyle w:val="PTxt"/>
      </w:pPr>
      <w:r>
        <w:rPr>
          <w:noProof/>
        </w:rPr>
        <w:drawing>
          <wp:inline distT="0" distB="0" distL="0" distR="0" wp14:anchorId="43AF5B46" wp14:editId="03ACD90A">
            <wp:extent cx="2101932" cy="913134"/>
            <wp:effectExtent l="0" t="0" r="0" b="127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113900" cy="918333"/>
                    </a:xfrm>
                    <a:prstGeom prst="rect">
                      <a:avLst/>
                    </a:prstGeom>
                  </pic:spPr>
                </pic:pic>
              </a:graphicData>
            </a:graphic>
          </wp:inline>
        </w:drawing>
      </w:r>
    </w:p>
    <w:p w14:paraId="4EADFFDC" w14:textId="72720532" w:rsidR="009F7E1A" w:rsidRDefault="009F7E1A" w:rsidP="00F80648">
      <w:pPr>
        <w:pStyle w:val="PTxt"/>
      </w:pPr>
      <w:r>
        <w:t>Un écouteur sur le bouton va être ajouter et lorsque le bouton va recevoir un clic, la méthode « validerRecaptchaV2() » va être appelé.</w:t>
      </w:r>
    </w:p>
    <w:p w14:paraId="1B3E4541" w14:textId="29291C57" w:rsidR="008E57D9" w:rsidRDefault="008E57D9" w:rsidP="00F80648">
      <w:pPr>
        <w:pStyle w:val="PTxt"/>
      </w:pPr>
      <w:r>
        <w:t>Voici ce que la méthode fait :</w:t>
      </w:r>
    </w:p>
    <w:p w14:paraId="2930EEB4" w14:textId="7DF1CC4C" w:rsidR="008E57D9" w:rsidRDefault="008E57D9" w:rsidP="00F80648">
      <w:pPr>
        <w:pStyle w:val="PTxt"/>
      </w:pPr>
      <w:r>
        <w:rPr>
          <w:noProof/>
        </w:rPr>
        <w:lastRenderedPageBreak/>
        <w:drawing>
          <wp:inline distT="0" distB="0" distL="0" distR="0" wp14:anchorId="34930A72" wp14:editId="169C5972">
            <wp:extent cx="3946410" cy="2879766"/>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68978" cy="2896234"/>
                    </a:xfrm>
                    <a:prstGeom prst="rect">
                      <a:avLst/>
                    </a:prstGeom>
                  </pic:spPr>
                </pic:pic>
              </a:graphicData>
            </a:graphic>
          </wp:inline>
        </w:drawing>
      </w:r>
      <w:r w:rsidR="000B3151">
        <w:t xml:space="preserve"> </w:t>
      </w:r>
    </w:p>
    <w:p w14:paraId="40376EE1" w14:textId="1142F212" w:rsidR="00C013F6" w:rsidRDefault="00C013F6" w:rsidP="00F80648">
      <w:pPr>
        <w:pStyle w:val="PTxt"/>
      </w:pPr>
      <w:r>
        <w:t>Les 2 premières fonctions sont des fonctions propres aux fonctionnement du captcha permettant de l’afficher. Sans ces 2 fonctions, il ne s’affiche pas.</w:t>
      </w:r>
    </w:p>
    <w:p w14:paraId="504D618C" w14:textId="33F20580" w:rsidR="00C013F6" w:rsidRDefault="00C013F6" w:rsidP="00F80648">
      <w:pPr>
        <w:pStyle w:val="PTxt"/>
      </w:pPr>
      <w:r>
        <w:t xml:space="preserve">En revanche, la partie disant « Vérifie si le captcha a été rempli » va comme le commentaire le dit si bien, vérifié si le captcha à été rempli. </w:t>
      </w:r>
      <w:r w:rsidR="00B5283B">
        <w:t>Donc on récupère la réponse du captcha que l’on stock dans une variable nommé « reponse ». Ensuite, nous vérifions si la réponse n’est pas égal à 0 (qui signifie que le captcha n’est pas rempli). Si c’est le cas nous appelons la méthode « validerUtilisateur() », sinon il envoie une alerte (qui contient une ma</w:t>
      </w:r>
      <w:r w:rsidR="002730E3">
        <w:t>gnifiq</w:t>
      </w:r>
      <w:r w:rsidR="00B5283B">
        <w:t>ue faute d’orthographe).</w:t>
      </w:r>
    </w:p>
    <w:p w14:paraId="66C9D55E" w14:textId="3C94D8E0" w:rsidR="00543F00" w:rsidRDefault="00543F00" w:rsidP="00F80648">
      <w:pPr>
        <w:pStyle w:val="PTxt"/>
      </w:pPr>
      <w:r>
        <w:t>ValiderUtilisateur() :</w:t>
      </w:r>
    </w:p>
    <w:p w14:paraId="7FFB4967" w14:textId="098DB6B6" w:rsidR="000B3151" w:rsidRDefault="000B3151" w:rsidP="00F80648">
      <w:pPr>
        <w:pStyle w:val="PTxt"/>
      </w:pPr>
      <w:r>
        <w:rPr>
          <w:noProof/>
        </w:rPr>
        <w:drawing>
          <wp:inline distT="0" distB="0" distL="0" distR="0" wp14:anchorId="39F5AE08" wp14:editId="2DFBE624">
            <wp:extent cx="3194462" cy="1438315"/>
            <wp:effectExtent l="0" t="0" r="635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204536" cy="1442851"/>
                    </a:xfrm>
                    <a:prstGeom prst="rect">
                      <a:avLst/>
                    </a:prstGeom>
                  </pic:spPr>
                </pic:pic>
              </a:graphicData>
            </a:graphic>
          </wp:inline>
        </w:drawing>
      </w:r>
    </w:p>
    <w:p w14:paraId="1CA72B60" w14:textId="0CEC9A2A" w:rsidR="000B71A3" w:rsidRDefault="000B71A3" w:rsidP="00F80648">
      <w:pPr>
        <w:pStyle w:val="PTxt"/>
      </w:pPr>
      <w:r>
        <w:t>Cette méthode va récupérer les informations qui se trouve dans le formulaire pour ensuite les stocker dans une variable contenant les attributs « username » et « password ». Elle va ensuite appeler la méthode « login() » de la classe « service ».</w:t>
      </w:r>
    </w:p>
    <w:p w14:paraId="402E717B" w14:textId="39AC4BFF" w:rsidR="00F46183" w:rsidRDefault="00F46183" w:rsidP="00F80648">
      <w:pPr>
        <w:pStyle w:val="PTxt"/>
      </w:pPr>
      <w:r>
        <w:rPr>
          <w:noProof/>
        </w:rPr>
        <w:lastRenderedPageBreak/>
        <w:drawing>
          <wp:inline distT="0" distB="0" distL="0" distR="0" wp14:anchorId="39C6BD19" wp14:editId="2808C3F9">
            <wp:extent cx="4296993" cy="1573480"/>
            <wp:effectExtent l="0" t="0" r="0" b="8255"/>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03618" cy="1575906"/>
                    </a:xfrm>
                    <a:prstGeom prst="rect">
                      <a:avLst/>
                    </a:prstGeom>
                  </pic:spPr>
                </pic:pic>
              </a:graphicData>
            </a:graphic>
          </wp:inline>
        </w:drawing>
      </w:r>
    </w:p>
    <w:p w14:paraId="21EC44EA" w14:textId="032F2CED" w:rsidR="00802099" w:rsidRDefault="00802099" w:rsidP="00F80648">
      <w:pPr>
        <w:pStyle w:val="PTxt"/>
      </w:pPr>
      <w:r>
        <w:t xml:space="preserve">La méthode va aller contacter le serveur qui va vérifier que le login est correct. Pour cela, nous attribuons dans une variable les paramètres qui seront </w:t>
      </w:r>
      <w:r w:rsidR="0082107A">
        <w:t>les identifiants envoyés</w:t>
      </w:r>
      <w:r>
        <w:t xml:space="preserve"> au serveur d’authentification.</w:t>
      </w:r>
      <w:r w:rsidR="0082107A">
        <w:t xml:space="preserve"> Ensuite, une requête va être fait au serveur avec « ajax » en POST (pour ne pas afficher en claire les informations qui sont sensibles).</w:t>
      </w:r>
    </w:p>
    <w:p w14:paraId="5299F193" w14:textId="3E509E4D" w:rsidR="00196548" w:rsidRDefault="000B4C05" w:rsidP="00F80648">
      <w:pPr>
        <w:pStyle w:val="PTxt"/>
      </w:pPr>
      <w:r>
        <w:rPr>
          <w:noProof/>
        </w:rPr>
        <w:drawing>
          <wp:inline distT="0" distB="0" distL="0" distR="0" wp14:anchorId="2BD6ECFF" wp14:editId="48B648AC">
            <wp:extent cx="3902231" cy="1181595"/>
            <wp:effectExtent l="0" t="0" r="3175"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905680" cy="1182639"/>
                    </a:xfrm>
                    <a:prstGeom prst="rect">
                      <a:avLst/>
                    </a:prstGeom>
                  </pic:spPr>
                </pic:pic>
              </a:graphicData>
            </a:graphic>
          </wp:inline>
        </w:drawing>
      </w:r>
    </w:p>
    <w:p w14:paraId="35D5CA69" w14:textId="790F7BA3" w:rsidR="00DD1701" w:rsidRDefault="00DD1701" w:rsidP="00F80648">
      <w:pPr>
        <w:pStyle w:val="PTxt"/>
      </w:pPr>
      <w:r>
        <w:t>La réponse à la requête va ensuite être traité ici. Nous allons donc l’afficher dans la console développeur, puis allons vérifier si la réponse contient la chaîne de caractères « pasTrouve ». Si c’est le cas, une alerte affichant une erreur sera envoyée. Sinon, nous appelons la méthode « loadAnimeSearch() » se trouvant dans la classe « </w:t>
      </w:r>
      <w:r w:rsidR="00945445">
        <w:t>I</w:t>
      </w:r>
      <w:r>
        <w:t>ndexCtrl ».</w:t>
      </w:r>
    </w:p>
    <w:p w14:paraId="2B7814CB" w14:textId="6F629BF8" w:rsidR="00196548" w:rsidRDefault="00196548" w:rsidP="00F80648">
      <w:pPr>
        <w:pStyle w:val="PTxt"/>
      </w:pPr>
      <w:r>
        <w:rPr>
          <w:noProof/>
        </w:rPr>
        <w:drawing>
          <wp:inline distT="0" distB="0" distL="0" distR="0" wp14:anchorId="7751E183" wp14:editId="1B694797">
            <wp:extent cx="3414156" cy="521200"/>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31001" cy="523771"/>
                    </a:xfrm>
                    <a:prstGeom prst="rect">
                      <a:avLst/>
                    </a:prstGeom>
                  </pic:spPr>
                </pic:pic>
              </a:graphicData>
            </a:graphic>
          </wp:inline>
        </w:drawing>
      </w:r>
    </w:p>
    <w:p w14:paraId="3506691D" w14:textId="072B3F8B" w:rsidR="00716769" w:rsidRDefault="00716769" w:rsidP="00F80648">
      <w:pPr>
        <w:pStyle w:val="PTxt"/>
      </w:pPr>
      <w:r>
        <w:t>Donc ici nous pouvons constater que nous chargeons la vue « animeSearch.html » qui initialisera par la même occasion la classe « AnimeSearchCtrl »</w:t>
      </w:r>
      <w:r w:rsidR="00C036DE">
        <w:t>.</w:t>
      </w:r>
    </w:p>
    <w:p w14:paraId="4A7F62BB" w14:textId="6FEF2E07" w:rsidR="00AC414F" w:rsidRDefault="00AC414F" w:rsidP="00F80648">
      <w:pPr>
        <w:pStyle w:val="PTxt"/>
      </w:pPr>
      <w:r>
        <w:rPr>
          <w:noProof/>
        </w:rPr>
        <w:drawing>
          <wp:inline distT="0" distB="0" distL="0" distR="0" wp14:anchorId="5C5658BF" wp14:editId="1247FBFB">
            <wp:extent cx="2648197" cy="1082398"/>
            <wp:effectExtent l="0" t="0" r="0" b="381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55490" cy="1085379"/>
                    </a:xfrm>
                    <a:prstGeom prst="rect">
                      <a:avLst/>
                    </a:prstGeom>
                  </pic:spPr>
                </pic:pic>
              </a:graphicData>
            </a:graphic>
          </wp:inline>
        </w:drawing>
      </w:r>
    </w:p>
    <w:p w14:paraId="45C5A67F" w14:textId="47218F0C" w:rsidR="00CB0D5F" w:rsidRDefault="00CB0D5F" w:rsidP="00F80648">
      <w:pPr>
        <w:pStyle w:val="PTxt"/>
      </w:pPr>
      <w:r>
        <w:t xml:space="preserve">Lorsque cette classe est initialisé, elle ajoute un écouteur sur le bouton « Chercher ». Ensuite, quand l’utilisateur cliquera sur ce dernier, il créera une liste nommée « animeCards » qui sera null et qui sera stocké dans la mémoire de la page jusqu’à ce qu’elle soit </w:t>
      </w:r>
      <w:r w:rsidR="00D45CB0">
        <w:t>rechargée</w:t>
      </w:r>
      <w:r>
        <w:t>.</w:t>
      </w:r>
      <w:r w:rsidR="00D45CB0">
        <w:t xml:space="preserve"> Puis, la méthode « clearCards() » est appelé :</w:t>
      </w:r>
    </w:p>
    <w:p w14:paraId="48D677C6" w14:textId="1C9FFA5D" w:rsidR="00B04069" w:rsidRDefault="009A3824" w:rsidP="00F80648">
      <w:pPr>
        <w:pStyle w:val="PTxt"/>
      </w:pPr>
      <w:r>
        <w:rPr>
          <w:noProof/>
        </w:rPr>
        <w:lastRenderedPageBreak/>
        <w:drawing>
          <wp:inline distT="0" distB="0" distL="0" distR="0" wp14:anchorId="3C23FECD" wp14:editId="16E8262C">
            <wp:extent cx="2617571" cy="2072244"/>
            <wp:effectExtent l="0" t="0" r="0" b="4445"/>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622938" cy="2076492"/>
                    </a:xfrm>
                    <a:prstGeom prst="rect">
                      <a:avLst/>
                    </a:prstGeom>
                  </pic:spPr>
                </pic:pic>
              </a:graphicData>
            </a:graphic>
          </wp:inline>
        </w:drawing>
      </w:r>
    </w:p>
    <w:p w14:paraId="40547AF5" w14:textId="2F33108D" w:rsidR="00D45CB0" w:rsidRDefault="00D45CB0" w:rsidP="00F80648">
      <w:pPr>
        <w:pStyle w:val="PTxt"/>
      </w:pPr>
      <w:r>
        <w:t xml:space="preserve">« clearCards() » va s’occuper de supprimer 2 éléments se trouvant dans l’HTML pour les recréer aussitôt. J’ai décidé de faire cela comme ça pour éviter que quand nous refaisons une requête, que </w:t>
      </w:r>
      <w:r w:rsidR="00373BF3">
        <w:t>les précédents éléments</w:t>
      </w:r>
      <w:r>
        <w:t xml:space="preserve"> de cette requête </w:t>
      </w:r>
      <w:r w:rsidR="00C55F85">
        <w:t>restent</w:t>
      </w:r>
      <w:r>
        <w:t xml:space="preserve"> et que les nouveaux </w:t>
      </w:r>
      <w:r w:rsidR="007310BB">
        <w:t>soient</w:t>
      </w:r>
      <w:r>
        <w:t xml:space="preserve"> </w:t>
      </w:r>
      <w:r w:rsidR="007310BB">
        <w:t>rajoutés</w:t>
      </w:r>
      <w:r>
        <w:t xml:space="preserve"> et qu’il y ait les précédent et les nouveaux éléments sur la même page. C’est pour cela que je supprime les anciens.</w:t>
      </w:r>
    </w:p>
    <w:p w14:paraId="186BC1C2" w14:textId="1BB73F1C" w:rsidR="009A3824" w:rsidRDefault="009A3824" w:rsidP="00F80648">
      <w:pPr>
        <w:pStyle w:val="PTxt"/>
      </w:pPr>
      <w:r>
        <w:rPr>
          <w:noProof/>
        </w:rPr>
        <w:drawing>
          <wp:inline distT="0" distB="0" distL="0" distR="0" wp14:anchorId="1AE8DCA3" wp14:editId="03E0A632">
            <wp:extent cx="2820389" cy="577402"/>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839924" cy="581401"/>
                    </a:xfrm>
                    <a:prstGeom prst="rect">
                      <a:avLst/>
                    </a:prstGeom>
                  </pic:spPr>
                </pic:pic>
              </a:graphicData>
            </a:graphic>
          </wp:inline>
        </w:drawing>
      </w:r>
    </w:p>
    <w:p w14:paraId="5FFCC3ED" w14:textId="28598982" w:rsidR="007310BB" w:rsidRDefault="007310BB" w:rsidP="00F80648">
      <w:pPr>
        <w:pStyle w:val="PTxt"/>
      </w:pPr>
      <w:r>
        <w:t xml:space="preserve">Ensuite, comme vu précédemment, </w:t>
      </w:r>
      <w:r w:rsidR="0027128F">
        <w:t>cette méthode va récupérer l’url de l’image qui se trouve dans la barre de recherche et va l’envoyer dans la méthode « chercherAnime ».</w:t>
      </w:r>
    </w:p>
    <w:p w14:paraId="3D3F45CB" w14:textId="3758614E" w:rsidR="00E734CA" w:rsidRDefault="00E734CA" w:rsidP="00F80648">
      <w:pPr>
        <w:pStyle w:val="PTxt"/>
      </w:pPr>
      <w:r>
        <w:rPr>
          <w:noProof/>
        </w:rPr>
        <w:drawing>
          <wp:inline distT="0" distB="0" distL="0" distR="0" wp14:anchorId="2F0ADE6E" wp14:editId="31C2A244">
            <wp:extent cx="2286000" cy="1717372"/>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288394" cy="1719170"/>
                    </a:xfrm>
                    <a:prstGeom prst="rect">
                      <a:avLst/>
                    </a:prstGeom>
                  </pic:spPr>
                </pic:pic>
              </a:graphicData>
            </a:graphic>
          </wp:inline>
        </w:drawing>
      </w:r>
    </w:p>
    <w:p w14:paraId="3F70A977" w14:textId="77777777" w:rsidR="00FC140B" w:rsidRDefault="00E37D04" w:rsidP="00F80648">
      <w:pPr>
        <w:pStyle w:val="PTxt"/>
      </w:pPr>
      <w:r>
        <w:t>La méthode ci-dessus va s’occuper d’envoyer une requête à l’api en entrant des paramètres. Le paramètre « anilistInfo: true » va s’occuper de récupérer des informations supplémentaire tel que le titre de l’anime en plusieurs langues.</w:t>
      </w:r>
      <w:r w:rsidR="00FC140B">
        <w:t xml:space="preserve"> Nous allons également entrer en paramètre l’url de l’image de la manière « url: urlImage ».</w:t>
      </w:r>
    </w:p>
    <w:p w14:paraId="5499B4E4" w14:textId="6C66F052" w:rsidR="00E37D04" w:rsidRDefault="00FC140B" w:rsidP="00F80648">
      <w:pPr>
        <w:pStyle w:val="PTxt"/>
      </w:pPr>
      <w:r>
        <w:t xml:space="preserve">Ensuite, nous allons faire une requête « ajax » en GET qui contiendra </w:t>
      </w:r>
      <w:r w:rsidR="00F74373">
        <w:t>les paramètres indiqués</w:t>
      </w:r>
      <w:r>
        <w:t xml:space="preserve"> plus tôt.</w:t>
      </w:r>
      <w:r w:rsidR="00EA1B78">
        <w:t xml:space="preserve"> La requête enverra une suite une réponse bonne ou mauvaise.</w:t>
      </w:r>
      <w:r w:rsidR="00F74373">
        <w:t xml:space="preserve"> Si c’est une mauvaise réponse, la centralisation des erreurs cité précédemment sera utilisé et affichera l’erreur. Sinon les données seront envoyer dans la méthode « successCallback » soit « OKApi() »</w:t>
      </w:r>
      <w:r w:rsidR="0050071F">
        <w:t xml:space="preserve"> qui se trouve dans la classe « AnimeSearch</w:t>
      </w:r>
      <w:r w:rsidR="008F64BE">
        <w:t>Ctrl</w:t>
      </w:r>
      <w:r w:rsidR="0050071F">
        <w:t> »</w:t>
      </w:r>
      <w:r w:rsidR="00F11980">
        <w:t>.</w:t>
      </w:r>
    </w:p>
    <w:p w14:paraId="5BC355E3" w14:textId="329FF204" w:rsidR="00B7774D" w:rsidRDefault="00B7774D" w:rsidP="00F80648">
      <w:pPr>
        <w:pStyle w:val="PTxt"/>
      </w:pPr>
      <w:r>
        <w:rPr>
          <w:noProof/>
        </w:rPr>
        <w:lastRenderedPageBreak/>
        <w:drawing>
          <wp:inline distT="0" distB="0" distL="0" distR="0" wp14:anchorId="6EA46ABA" wp14:editId="0F8BB905">
            <wp:extent cx="2906767" cy="3853543"/>
            <wp:effectExtent l="0" t="0" r="8255"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10092" cy="3857952"/>
                    </a:xfrm>
                    <a:prstGeom prst="rect">
                      <a:avLst/>
                    </a:prstGeom>
                  </pic:spPr>
                </pic:pic>
              </a:graphicData>
            </a:graphic>
          </wp:inline>
        </w:drawing>
      </w:r>
    </w:p>
    <w:p w14:paraId="3D144BC2" w14:textId="295AF193" w:rsidR="00DF7254" w:rsidRDefault="00DF7254" w:rsidP="00F80648">
      <w:pPr>
        <w:pStyle w:val="PTxt"/>
      </w:pPr>
      <w:r>
        <w:t xml:space="preserve">Dans la méthode, nous affichons </w:t>
      </w:r>
      <w:r w:rsidR="00402A62">
        <w:t xml:space="preserve">dans la console les données récupérer par la requête. Ensuite nous vérifions s’il y a des résultats (Pas besoin de faire de « else » car s’il y a une erreur, le centraliser d’erreur http prendra le </w:t>
      </w:r>
      <w:r w:rsidR="005107BD">
        <w:t>relai) et</w:t>
      </w:r>
      <w:r w:rsidR="00EC0A43">
        <w:t xml:space="preserve"> attribuons dans la variable « result » les données « data.result ». Une fois ceci fait, </w:t>
      </w:r>
      <w:r w:rsidR="005107BD">
        <w:t>nous instancions la liste « animeCards » avec une nouvelle Array.</w:t>
      </w:r>
      <w:r w:rsidR="00653460">
        <w:t xml:space="preserve"> Nous faisons ensuite </w:t>
      </w:r>
      <w:r w:rsidR="006C41CC">
        <w:t>une boucle pour récupérer les informations de chaque anime 1 par 1.</w:t>
      </w:r>
      <w:r w:rsidR="00FF459B">
        <w:t xml:space="preserve"> </w:t>
      </w:r>
      <w:r w:rsidR="00980AE8">
        <w:t>Nous créons un nouvel objet « animeCard » qui obtiendra des paramètres</w:t>
      </w:r>
      <w:r w:rsidR="00912E2A">
        <w:t> :</w:t>
      </w:r>
    </w:p>
    <w:p w14:paraId="20F26F71" w14:textId="488383EE" w:rsidR="00912E2A" w:rsidRDefault="00912E2A" w:rsidP="00912E2A">
      <w:pPr>
        <w:pStyle w:val="PTxt"/>
        <w:numPr>
          <w:ilvl w:val="0"/>
          <w:numId w:val="40"/>
        </w:numPr>
      </w:pPr>
      <w:r>
        <w:t>Titre</w:t>
      </w:r>
    </w:p>
    <w:p w14:paraId="6F6FCD3F" w14:textId="681FD4D6" w:rsidR="00912E2A" w:rsidRDefault="00912E2A" w:rsidP="00912E2A">
      <w:pPr>
        <w:pStyle w:val="PTxt"/>
        <w:numPr>
          <w:ilvl w:val="0"/>
          <w:numId w:val="40"/>
        </w:numPr>
      </w:pPr>
      <w:r>
        <w:t>Titre_anglais</w:t>
      </w:r>
    </w:p>
    <w:p w14:paraId="28351473" w14:textId="0EBF98CB" w:rsidR="00912E2A" w:rsidRDefault="00912E2A" w:rsidP="00912E2A">
      <w:pPr>
        <w:pStyle w:val="PTxt"/>
        <w:numPr>
          <w:ilvl w:val="0"/>
          <w:numId w:val="40"/>
        </w:numPr>
      </w:pPr>
      <w:r>
        <w:t>Episode</w:t>
      </w:r>
    </w:p>
    <w:p w14:paraId="1AD9A4DC" w14:textId="08447C70" w:rsidR="00912E2A" w:rsidRDefault="00912E2A" w:rsidP="00912E2A">
      <w:pPr>
        <w:pStyle w:val="PTxt"/>
        <w:numPr>
          <w:ilvl w:val="0"/>
          <w:numId w:val="40"/>
        </w:numPr>
      </w:pPr>
      <w:r>
        <w:t>Image</w:t>
      </w:r>
    </w:p>
    <w:p w14:paraId="24DDC734" w14:textId="01ADBD19" w:rsidR="00912E2A" w:rsidRDefault="00912E2A" w:rsidP="00912E2A">
      <w:pPr>
        <w:pStyle w:val="PTxt"/>
        <w:numPr>
          <w:ilvl w:val="0"/>
          <w:numId w:val="40"/>
        </w:numPr>
      </w:pPr>
      <w:r>
        <w:t>Video</w:t>
      </w:r>
    </w:p>
    <w:p w14:paraId="013C1C16" w14:textId="25633F6B" w:rsidR="009C6E4C" w:rsidRDefault="009C6E4C" w:rsidP="009C6E4C">
      <w:pPr>
        <w:pStyle w:val="PTxt"/>
      </w:pPr>
      <w:r>
        <w:t xml:space="preserve">Une fois ceci fait, l’objet sera </w:t>
      </w:r>
      <w:r w:rsidR="00073E40">
        <w:t>ajouté</w:t>
      </w:r>
      <w:r>
        <w:t xml:space="preserve"> dans la liste « animeCards »</w:t>
      </w:r>
      <w:r w:rsidR="00020D4D">
        <w:t>.</w:t>
      </w:r>
      <w:r w:rsidR="005E7DF5">
        <w:t xml:space="preserve"> Puis nous affichons le numéro de l’anime qui a été ajouté dans la liste</w:t>
      </w:r>
      <w:r w:rsidR="00073E40">
        <w:t xml:space="preserve"> dans la console</w:t>
      </w:r>
      <w:r w:rsidR="004205D8">
        <w:t xml:space="preserve"> développeur</w:t>
      </w:r>
      <w:r w:rsidR="005E7DF5">
        <w:t>.</w:t>
      </w:r>
      <w:r w:rsidR="00990BD4">
        <w:t xml:space="preserve"> Dès que la boucle est terminé, la console affichera la liste « animeCards ».</w:t>
      </w:r>
    </w:p>
    <w:p w14:paraId="3CC195E6" w14:textId="00BA2315" w:rsidR="00B7774D" w:rsidRDefault="00B7774D" w:rsidP="00F80648">
      <w:pPr>
        <w:pStyle w:val="PTxt"/>
      </w:pPr>
      <w:r>
        <w:rPr>
          <w:noProof/>
        </w:rPr>
        <w:lastRenderedPageBreak/>
        <w:drawing>
          <wp:inline distT="0" distB="0" distL="0" distR="0" wp14:anchorId="47679DED" wp14:editId="5BAD5CFF">
            <wp:extent cx="3164027" cy="2499756"/>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71468" cy="2505635"/>
                    </a:xfrm>
                    <a:prstGeom prst="rect">
                      <a:avLst/>
                    </a:prstGeom>
                  </pic:spPr>
                </pic:pic>
              </a:graphicData>
            </a:graphic>
          </wp:inline>
        </w:drawing>
      </w:r>
    </w:p>
    <w:p w14:paraId="7FE08C5B" w14:textId="36DF1D88" w:rsidR="00101246" w:rsidRDefault="00101246" w:rsidP="00F80648">
      <w:pPr>
        <w:pStyle w:val="PTxt"/>
      </w:pPr>
      <w:r>
        <w:t>Voici ce qu’il se passe lorsque</w:t>
      </w:r>
      <w:r w:rsidR="00052EDC">
        <w:t xml:space="preserve"> nous instancions une nouvelle carte. La classe lorsqu’elle est instancié, récupère </w:t>
      </w:r>
      <w:r w:rsidR="001330D8">
        <w:t>les informations entrées</w:t>
      </w:r>
      <w:r w:rsidR="00052EDC">
        <w:t xml:space="preserve"> en paramètre et créer une nouvelle carte.</w:t>
      </w:r>
      <w:r w:rsidR="006F50BC">
        <w:t xml:space="preserve"> Une fois </w:t>
      </w:r>
      <w:r w:rsidR="00634DD4">
        <w:t>cette carte créée</w:t>
      </w:r>
      <w:r w:rsidR="006F50BC">
        <w:t>, les paramètres du constructeur vont être placé dans les attributs de la classe, ce qui aura pour effet de pouvoir les garder lorsque la classe sera instancier dans un objet.</w:t>
      </w:r>
      <w:r w:rsidR="00052EDC">
        <w:t xml:space="preserve"> </w:t>
      </w:r>
      <w:r w:rsidR="00634DD4">
        <w:t>Pour finir, un écouteur est créé pour que lorsque nous cliquons sur la carte, les détails de la carte soient créés.</w:t>
      </w:r>
    </w:p>
    <w:p w14:paraId="3C38C324" w14:textId="640A760D" w:rsidR="004C6228" w:rsidRDefault="004C6228" w:rsidP="00F80648">
      <w:pPr>
        <w:pStyle w:val="PTxt"/>
      </w:pPr>
      <w:r>
        <w:rPr>
          <w:noProof/>
        </w:rPr>
        <w:drawing>
          <wp:inline distT="0" distB="0" distL="0" distR="0" wp14:anchorId="31CE4BFA" wp14:editId="3DC7FAC9">
            <wp:extent cx="3063833" cy="4336040"/>
            <wp:effectExtent l="0" t="0" r="3810" b="762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71501" cy="4346893"/>
                    </a:xfrm>
                    <a:prstGeom prst="rect">
                      <a:avLst/>
                    </a:prstGeom>
                  </pic:spPr>
                </pic:pic>
              </a:graphicData>
            </a:graphic>
          </wp:inline>
        </w:drawing>
      </w:r>
    </w:p>
    <w:p w14:paraId="005FC89D" w14:textId="6124D820" w:rsidR="002D227F" w:rsidRDefault="002D227F" w:rsidP="00F80648">
      <w:pPr>
        <w:pStyle w:val="PTxt"/>
      </w:pPr>
      <w:r>
        <w:t>Voici ce qu’il</w:t>
      </w:r>
      <w:r w:rsidR="0049518A">
        <w:t xml:space="preserve"> se passe dans la méthode. La seule chose qui n’est pas expliqué est la première chose qui s’y passe. Nous récupérons donc l’élément par son ID « cards-container » qui sera mis dans la variable </w:t>
      </w:r>
      <w:r w:rsidR="0049518A">
        <w:lastRenderedPageBreak/>
        <w:t xml:space="preserve">« cardsContainer ». Comme son nom l’indique, c’est le conteneur des cartes. C’est ici que chaque carte va être placé dans le document. </w:t>
      </w:r>
    </w:p>
    <w:p w14:paraId="3E2C4B4D" w14:textId="39A0DB75" w:rsidR="00FF34F8" w:rsidRDefault="000B41BC" w:rsidP="00F80648">
      <w:pPr>
        <w:pStyle w:val="PTxt"/>
      </w:pPr>
      <w:r>
        <w:rPr>
          <w:noProof/>
        </w:rPr>
        <w:drawing>
          <wp:inline distT="0" distB="0" distL="0" distR="0" wp14:anchorId="2C28563D" wp14:editId="22812154">
            <wp:extent cx="3004457" cy="3461485"/>
            <wp:effectExtent l="0" t="0" r="5715" b="571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13987" cy="3472465"/>
                    </a:xfrm>
                    <a:prstGeom prst="rect">
                      <a:avLst/>
                    </a:prstGeom>
                  </pic:spPr>
                </pic:pic>
              </a:graphicData>
            </a:graphic>
          </wp:inline>
        </w:drawing>
      </w:r>
      <w:r w:rsidR="00297A22">
        <w:rPr>
          <w:noProof/>
        </w:rPr>
        <w:drawing>
          <wp:inline distT="0" distB="0" distL="0" distR="0" wp14:anchorId="6FC65836" wp14:editId="40A214EE">
            <wp:extent cx="2660073" cy="3291959"/>
            <wp:effectExtent l="0" t="0" r="6985" b="381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674155" cy="3309387"/>
                    </a:xfrm>
                    <a:prstGeom prst="rect">
                      <a:avLst/>
                    </a:prstGeom>
                  </pic:spPr>
                </pic:pic>
              </a:graphicData>
            </a:graphic>
          </wp:inline>
        </w:drawing>
      </w:r>
    </w:p>
    <w:p w14:paraId="6B0FD9BD" w14:textId="0A676DFB" w:rsidR="00297A22" w:rsidRDefault="00297A22" w:rsidP="00F80648">
      <w:pPr>
        <w:pStyle w:val="PTxt"/>
      </w:pPr>
      <w:r>
        <w:rPr>
          <w:noProof/>
        </w:rPr>
        <w:drawing>
          <wp:inline distT="0" distB="0" distL="0" distR="0" wp14:anchorId="013CF99C" wp14:editId="480AD835">
            <wp:extent cx="2630384" cy="1389637"/>
            <wp:effectExtent l="0" t="0" r="0" b="127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643816" cy="1396733"/>
                    </a:xfrm>
                    <a:prstGeom prst="rect">
                      <a:avLst/>
                    </a:prstGeom>
                  </pic:spPr>
                </pic:pic>
              </a:graphicData>
            </a:graphic>
          </wp:inline>
        </w:drawing>
      </w:r>
    </w:p>
    <w:p w14:paraId="6D755A5D" w14:textId="5421E55D" w:rsidR="00792DC3" w:rsidRDefault="00297A22" w:rsidP="00F80648">
      <w:pPr>
        <w:pStyle w:val="PTxt"/>
      </w:pPr>
      <w:r>
        <w:t xml:space="preserve">Les 3 derniers images sont ensemble. Je pense que tout est expliqué dans les commentaires pour cette dernière partie. </w:t>
      </w:r>
    </w:p>
    <w:p w14:paraId="16D06791" w14:textId="196ED213" w:rsidR="000B41BC" w:rsidRPr="00F80648" w:rsidRDefault="00792DC3" w:rsidP="00B05918">
      <w:r>
        <w:br w:type="page"/>
      </w:r>
    </w:p>
    <w:p w14:paraId="43A1E181" w14:textId="4FD0B6D7" w:rsidR="006C1E64" w:rsidRDefault="006C1E64" w:rsidP="006C1E64">
      <w:pPr>
        <w:pStyle w:val="Titre1"/>
      </w:pPr>
      <w:bookmarkStart w:id="11" w:name="_Toc75132241"/>
      <w:r>
        <w:lastRenderedPageBreak/>
        <w:t>Tests de l’application</w:t>
      </w:r>
      <w:bookmarkEnd w:id="11"/>
    </w:p>
    <w:p w14:paraId="15034334" w14:textId="60B85FA3" w:rsidR="006C1E64" w:rsidRDefault="006C1E64" w:rsidP="006C1E64">
      <w:pPr>
        <w:pStyle w:val="Titre2"/>
      </w:pPr>
      <w:bookmarkStart w:id="12" w:name="_Toc75132242"/>
      <w:r>
        <w:t>Client fonctions internes</w:t>
      </w:r>
      <w:bookmarkEnd w:id="12"/>
    </w:p>
    <w:tbl>
      <w:tblPr>
        <w:tblStyle w:val="Tableauclassique4"/>
        <w:tblW w:w="0" w:type="auto"/>
        <w:tblLook w:val="04A0" w:firstRow="1" w:lastRow="0" w:firstColumn="1" w:lastColumn="0" w:noHBand="0" w:noVBand="1"/>
      </w:tblPr>
      <w:tblGrid>
        <w:gridCol w:w="4528"/>
        <w:gridCol w:w="4528"/>
      </w:tblGrid>
      <w:tr w:rsidR="000647ED" w14:paraId="0A773C14" w14:textId="77777777" w:rsidTr="00D12BE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28" w:type="dxa"/>
          </w:tcPr>
          <w:p w14:paraId="3B69FD9E" w14:textId="04E6A4BE" w:rsidR="000647ED" w:rsidRDefault="002646F2" w:rsidP="000647ED">
            <w:pPr>
              <w:pStyle w:val="PTxt"/>
            </w:pPr>
            <w:r>
              <w:t>Tests</w:t>
            </w:r>
          </w:p>
        </w:tc>
        <w:tc>
          <w:tcPr>
            <w:tcW w:w="4528" w:type="dxa"/>
          </w:tcPr>
          <w:p w14:paraId="6C336359" w14:textId="639504F0" w:rsidR="000647ED" w:rsidRDefault="002646F2" w:rsidP="000647ED">
            <w:pPr>
              <w:pStyle w:val="PTxt"/>
              <w:cnfStyle w:val="100000000000" w:firstRow="1" w:lastRow="0" w:firstColumn="0" w:lastColumn="0" w:oddVBand="0" w:evenVBand="0" w:oddHBand="0" w:evenHBand="0" w:firstRowFirstColumn="0" w:firstRowLastColumn="0" w:lastRowFirstColumn="0" w:lastRowLastColumn="0"/>
            </w:pPr>
            <w:r>
              <w:t>Validation</w:t>
            </w:r>
          </w:p>
        </w:tc>
      </w:tr>
      <w:tr w:rsidR="000647ED" w14:paraId="6F179BCF" w14:textId="77777777" w:rsidTr="00D12BE0">
        <w:tc>
          <w:tcPr>
            <w:cnfStyle w:val="001000000000" w:firstRow="0" w:lastRow="0" w:firstColumn="1" w:lastColumn="0" w:oddVBand="0" w:evenVBand="0" w:oddHBand="0" w:evenHBand="0" w:firstRowFirstColumn="0" w:firstRowLastColumn="0" w:lastRowFirstColumn="0" w:lastRowLastColumn="0"/>
            <w:tcW w:w="4528" w:type="dxa"/>
          </w:tcPr>
          <w:p w14:paraId="1B4890BA" w14:textId="240425C1" w:rsidR="000647ED" w:rsidRDefault="00160CCD" w:rsidP="000647ED">
            <w:pPr>
              <w:pStyle w:val="PTxt"/>
            </w:pPr>
            <w:r>
              <w:t>Lien entre l’html et le CSS</w:t>
            </w:r>
          </w:p>
        </w:tc>
        <w:tc>
          <w:tcPr>
            <w:tcW w:w="4528" w:type="dxa"/>
          </w:tcPr>
          <w:p w14:paraId="49E4F1A8" w14:textId="58675598" w:rsidR="000647ED" w:rsidRDefault="00207F86" w:rsidP="000647ED">
            <w:pPr>
              <w:pStyle w:val="PTxt"/>
              <w:cnfStyle w:val="000000000000" w:firstRow="0" w:lastRow="0" w:firstColumn="0" w:lastColumn="0" w:oddVBand="0" w:evenVBand="0" w:oddHBand="0" w:evenHBand="0" w:firstRowFirstColumn="0" w:firstRowLastColumn="0" w:lastRowFirstColumn="0" w:lastRowLastColumn="0"/>
            </w:pPr>
            <w:r>
              <w:t xml:space="preserve">OK : Les fichiers CSS sont correctement chargé et nous pouvons le constater puisque les balises sont </w:t>
            </w:r>
            <w:r w:rsidR="00ED03C1">
              <w:t>stylisées</w:t>
            </w:r>
          </w:p>
        </w:tc>
      </w:tr>
      <w:tr w:rsidR="000647ED" w14:paraId="1F8F8C87" w14:textId="77777777" w:rsidTr="00D12BE0">
        <w:tc>
          <w:tcPr>
            <w:cnfStyle w:val="001000000000" w:firstRow="0" w:lastRow="0" w:firstColumn="1" w:lastColumn="0" w:oddVBand="0" w:evenVBand="0" w:oddHBand="0" w:evenHBand="0" w:firstRowFirstColumn="0" w:firstRowLastColumn="0" w:lastRowFirstColumn="0" w:lastRowLastColumn="0"/>
            <w:tcW w:w="4528" w:type="dxa"/>
          </w:tcPr>
          <w:p w14:paraId="77C155F9" w14:textId="0A6E8536" w:rsidR="000647ED" w:rsidRDefault="004F4A30" w:rsidP="000647ED">
            <w:pPr>
              <w:pStyle w:val="PTxt"/>
            </w:pPr>
            <w:r>
              <w:t>Lien entre l’html et les fichiers Javascript</w:t>
            </w:r>
          </w:p>
        </w:tc>
        <w:tc>
          <w:tcPr>
            <w:tcW w:w="4528" w:type="dxa"/>
          </w:tcPr>
          <w:p w14:paraId="4F0C2260" w14:textId="49E12497" w:rsidR="000647ED" w:rsidRDefault="00336C5A" w:rsidP="000647ED">
            <w:pPr>
              <w:pStyle w:val="PTxt"/>
              <w:cnfStyle w:val="000000000000" w:firstRow="0" w:lastRow="0" w:firstColumn="0" w:lastColumn="0" w:oddVBand="0" w:evenVBand="0" w:oddHBand="0" w:evenHBand="0" w:firstRowFirstColumn="0" w:firstRowLastColumn="0" w:lastRowFirstColumn="0" w:lastRowLastColumn="0"/>
            </w:pPr>
            <w:r>
              <w:t xml:space="preserve">OK : Chaque fichier Javascript est fonctionnelle et cela est prouvable grâce au fonctionnement du site en lui-même. Si les interactions ne </w:t>
            </w:r>
            <w:r w:rsidR="00D41E74">
              <w:t>fonctionnent</w:t>
            </w:r>
            <w:r>
              <w:t xml:space="preserve"> pas, cela veut dire qu’il y a un problème avec le Javascript</w:t>
            </w:r>
          </w:p>
        </w:tc>
      </w:tr>
      <w:tr w:rsidR="00784B71" w14:paraId="52705198" w14:textId="77777777" w:rsidTr="00D12BE0">
        <w:tc>
          <w:tcPr>
            <w:cnfStyle w:val="001000000000" w:firstRow="0" w:lastRow="0" w:firstColumn="1" w:lastColumn="0" w:oddVBand="0" w:evenVBand="0" w:oddHBand="0" w:evenHBand="0" w:firstRowFirstColumn="0" w:firstRowLastColumn="0" w:lastRowFirstColumn="0" w:lastRowLastColumn="0"/>
            <w:tcW w:w="4528" w:type="dxa"/>
          </w:tcPr>
          <w:p w14:paraId="147EBBD7" w14:textId="0E2F100F" w:rsidR="00784B71" w:rsidRDefault="00784B71" w:rsidP="000647ED">
            <w:pPr>
              <w:pStyle w:val="PTxt"/>
            </w:pPr>
            <w:r>
              <w:t>Lien entre l’html et le JQuery</w:t>
            </w:r>
          </w:p>
        </w:tc>
        <w:tc>
          <w:tcPr>
            <w:tcW w:w="4528" w:type="dxa"/>
          </w:tcPr>
          <w:p w14:paraId="5CF8DE2D" w14:textId="5BD08275" w:rsidR="00784B71" w:rsidRDefault="0099742B" w:rsidP="000647ED">
            <w:pPr>
              <w:pStyle w:val="PTxt"/>
              <w:cnfStyle w:val="000000000000" w:firstRow="0" w:lastRow="0" w:firstColumn="0" w:lastColumn="0" w:oddVBand="0" w:evenVBand="0" w:oddHBand="0" w:evenHBand="0" w:firstRowFirstColumn="0" w:firstRowLastColumn="0" w:lastRowFirstColumn="0" w:lastRowLastColumn="0"/>
            </w:pPr>
            <w:r>
              <w:t xml:space="preserve">OK : </w:t>
            </w:r>
            <w:r w:rsidR="0086600D">
              <w:t xml:space="preserve">L’utilisation du JQuery dans les fichiers Javascript fonctionne et me retourne </w:t>
            </w:r>
            <w:r w:rsidR="00747505">
              <w:t>les différents éléments attendus</w:t>
            </w:r>
            <w:r w:rsidR="0086600D">
              <w:t xml:space="preserve"> lorsqu’il est utilisé</w:t>
            </w:r>
          </w:p>
        </w:tc>
      </w:tr>
    </w:tbl>
    <w:p w14:paraId="1C39EA5A" w14:textId="77777777" w:rsidR="000647ED" w:rsidRPr="000647ED" w:rsidRDefault="000647ED" w:rsidP="000647ED">
      <w:pPr>
        <w:pStyle w:val="PTxt"/>
      </w:pPr>
    </w:p>
    <w:p w14:paraId="6F7B8C57" w14:textId="7FC7E2F6" w:rsidR="006C1E64" w:rsidRDefault="006C1E64" w:rsidP="006C1E64">
      <w:pPr>
        <w:pStyle w:val="Titre2"/>
      </w:pPr>
      <w:bookmarkStart w:id="13" w:name="_Toc75132243"/>
      <w:r>
        <w:t>Client fonctions extérieures</w:t>
      </w:r>
      <w:bookmarkEnd w:id="13"/>
    </w:p>
    <w:tbl>
      <w:tblPr>
        <w:tblStyle w:val="Tableauclassique4"/>
        <w:tblW w:w="0" w:type="auto"/>
        <w:tblLook w:val="04A0" w:firstRow="1" w:lastRow="0" w:firstColumn="1" w:lastColumn="0" w:noHBand="0" w:noVBand="1"/>
      </w:tblPr>
      <w:tblGrid>
        <w:gridCol w:w="4528"/>
        <w:gridCol w:w="4528"/>
      </w:tblGrid>
      <w:tr w:rsidR="002C7292" w14:paraId="4C47C1D0" w14:textId="77777777" w:rsidTr="002C729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28" w:type="dxa"/>
          </w:tcPr>
          <w:p w14:paraId="6D76D952" w14:textId="5322283C" w:rsidR="002C7292" w:rsidRDefault="002C7292" w:rsidP="00C925D0">
            <w:pPr>
              <w:pStyle w:val="PTxt"/>
            </w:pPr>
            <w:r>
              <w:t>Tests</w:t>
            </w:r>
          </w:p>
        </w:tc>
        <w:tc>
          <w:tcPr>
            <w:tcW w:w="4528" w:type="dxa"/>
          </w:tcPr>
          <w:p w14:paraId="037C2298" w14:textId="0950564A" w:rsidR="002C7292" w:rsidRDefault="002C7292" w:rsidP="00C925D0">
            <w:pPr>
              <w:pStyle w:val="PTxt"/>
              <w:cnfStyle w:val="100000000000" w:firstRow="1" w:lastRow="0" w:firstColumn="0" w:lastColumn="0" w:oddVBand="0" w:evenVBand="0" w:oddHBand="0" w:evenHBand="0" w:firstRowFirstColumn="0" w:firstRowLastColumn="0" w:lastRowFirstColumn="0" w:lastRowLastColumn="0"/>
            </w:pPr>
            <w:r>
              <w:t>Validation</w:t>
            </w:r>
            <w:r>
              <w:t xml:space="preserve"> </w:t>
            </w:r>
          </w:p>
        </w:tc>
      </w:tr>
      <w:tr w:rsidR="002C7292" w14:paraId="3AF65C57" w14:textId="77777777" w:rsidTr="002C7292">
        <w:tc>
          <w:tcPr>
            <w:cnfStyle w:val="001000000000" w:firstRow="0" w:lastRow="0" w:firstColumn="1" w:lastColumn="0" w:oddVBand="0" w:evenVBand="0" w:oddHBand="0" w:evenHBand="0" w:firstRowFirstColumn="0" w:firstRowLastColumn="0" w:lastRowFirstColumn="0" w:lastRowLastColumn="0"/>
            <w:tcW w:w="4528" w:type="dxa"/>
          </w:tcPr>
          <w:p w14:paraId="30FD04FC" w14:textId="097D9958" w:rsidR="002C7292" w:rsidRDefault="002C7292" w:rsidP="002C7292">
            <w:pPr>
              <w:pStyle w:val="PTxt"/>
            </w:pPr>
            <w:r>
              <w:t>Appelle/réponse du service web</w:t>
            </w:r>
          </w:p>
        </w:tc>
        <w:tc>
          <w:tcPr>
            <w:tcW w:w="4528" w:type="dxa"/>
          </w:tcPr>
          <w:p w14:paraId="75B4FA61" w14:textId="41ED3CE3" w:rsidR="002C7292" w:rsidRDefault="002C7292" w:rsidP="002C7292">
            <w:pPr>
              <w:pStyle w:val="PTxt"/>
              <w:cnfStyle w:val="000000000000" w:firstRow="0" w:lastRow="0" w:firstColumn="0" w:lastColumn="0" w:oddVBand="0" w:evenVBand="0" w:oddHBand="0" w:evenHBand="0" w:firstRowFirstColumn="0" w:firstRowLastColumn="0" w:lastRowFirstColumn="0" w:lastRowLastColumn="0"/>
            </w:pPr>
            <w:r>
              <w:t xml:space="preserve">OK : </w:t>
            </w:r>
            <w:r w:rsidR="00883430">
              <w:t>Les web services vers « trace.moe » fonctionnent parfaitement bien. S’il s’avérait qu’une erreur se produise, le site afficherais qu’elle est l’erreur et n’afficherais rien sur le site</w:t>
            </w:r>
          </w:p>
        </w:tc>
      </w:tr>
    </w:tbl>
    <w:p w14:paraId="325AFC11" w14:textId="77777777" w:rsidR="002C7292" w:rsidRPr="002C7292" w:rsidRDefault="002C7292" w:rsidP="002C7292">
      <w:pPr>
        <w:pStyle w:val="PTxt"/>
      </w:pPr>
    </w:p>
    <w:p w14:paraId="09D55AA7" w14:textId="725F84B5" w:rsidR="006C1E64" w:rsidRDefault="006C1E64" w:rsidP="006C1E64">
      <w:pPr>
        <w:pStyle w:val="Titre1"/>
      </w:pPr>
      <w:bookmarkStart w:id="14" w:name="_Toc75132244"/>
      <w:r>
        <w:t>Hébergement et installation du projet complet</w:t>
      </w:r>
      <w:bookmarkEnd w:id="14"/>
    </w:p>
    <w:p w14:paraId="6B74BFBE" w14:textId="04EF7E47" w:rsidR="008B58D4" w:rsidRDefault="00BE09F6" w:rsidP="00BE09F6">
      <w:pPr>
        <w:pStyle w:val="PTxt"/>
      </w:pPr>
      <w:r>
        <w:t xml:space="preserve">Dans l’EMF (Ecole des Métiers de Fribourg), le site de chaque élève est hébergé sur « Tiso ». Pour pouvoir ajouter le code source de notre site sur l’hébergement, nous devons nous connecter sur une application (S)FTP tel que « FileZilla », « WinSCP », … ou nous connecter sur « CPanel » et utiliser le navigateur </w:t>
      </w:r>
      <w:r w:rsidR="009C2D81">
        <w:t xml:space="preserve">de fichier </w:t>
      </w:r>
      <w:r>
        <w:t>intégré.</w:t>
      </w:r>
      <w:r w:rsidR="00D201F7">
        <w:t xml:space="preserve"> Nous accéderons au site grâce au lien : </w:t>
      </w:r>
      <w:hyperlink r:id="rId51" w:history="1">
        <w:r w:rsidR="00D201F7" w:rsidRPr="008B58D4">
          <w:rPr>
            <w:rStyle w:val="Lienhypertexte"/>
            <w:rFonts w:asciiTheme="minorHAnsi" w:hAnsiTheme="minorHAnsi"/>
            <w:sz w:val="20"/>
          </w:rPr>
          <w:t>http://commergnatm.emf-informatique.ch/307/projet/index.html</w:t>
        </w:r>
      </w:hyperlink>
      <w:r w:rsidR="008B58D4">
        <w:t>.</w:t>
      </w:r>
    </w:p>
    <w:p w14:paraId="72CC10C1" w14:textId="2F0E6D45" w:rsidR="008B58D4" w:rsidRDefault="008B58D4" w:rsidP="00BE09F6">
      <w:pPr>
        <w:pStyle w:val="PTxt"/>
      </w:pPr>
      <w:r>
        <w:t>Une fois le site hébergé (il y a des sous-dossiers et c’est pour cela que nous pouvons voir qu’il y a « /307/projet/ » dans le nom du site</w:t>
      </w:r>
      <w:r w:rsidR="00912572">
        <w:t>, c’est parce qu’i</w:t>
      </w:r>
      <w:r>
        <w:t>l s’agit de 2 sous-dossiers ».</w:t>
      </w:r>
    </w:p>
    <w:p w14:paraId="5782C004" w14:textId="04618D67" w:rsidR="0062494B" w:rsidRDefault="0062494B" w:rsidP="00BE09F6">
      <w:pPr>
        <w:pStyle w:val="PTxt"/>
      </w:pPr>
      <w:r>
        <w:t>Voici l’identifiant pour se connecter :</w:t>
      </w:r>
    </w:p>
    <w:p w14:paraId="2D7A6530" w14:textId="28D38D41" w:rsidR="0062494B" w:rsidRDefault="0062494B" w:rsidP="00BE09F6">
      <w:pPr>
        <w:pStyle w:val="PTxt"/>
      </w:pPr>
      <w:r>
        <w:t>Username : doe</w:t>
      </w:r>
    </w:p>
    <w:p w14:paraId="56DEB03B" w14:textId="6148C443" w:rsidR="0062494B" w:rsidRDefault="0062494B" w:rsidP="00BE09F6">
      <w:pPr>
        <w:pStyle w:val="PTxt"/>
      </w:pPr>
      <w:r>
        <w:t>Password : dodo</w:t>
      </w:r>
    </w:p>
    <w:p w14:paraId="3F9E395F" w14:textId="53612CFE" w:rsidR="0007768B" w:rsidRDefault="0062494B" w:rsidP="00BE09F6">
      <w:pPr>
        <w:pStyle w:val="PTxt"/>
      </w:pPr>
      <w:r>
        <w:t>J’ai utilisé cet identifiant tout le long du projet pour des questions de rapidité pour utiliser le chercheur d’anime.</w:t>
      </w:r>
    </w:p>
    <w:p w14:paraId="79F8A865" w14:textId="023614E4" w:rsidR="0062494B" w:rsidRPr="00BE09F6" w:rsidRDefault="0007768B" w:rsidP="0007768B">
      <w:r>
        <w:br w:type="page"/>
      </w:r>
    </w:p>
    <w:p w14:paraId="7D654767" w14:textId="7628EA99" w:rsidR="006C1E64" w:rsidRDefault="006C1E64" w:rsidP="006C1E64">
      <w:pPr>
        <w:pStyle w:val="Titre1"/>
      </w:pPr>
      <w:bookmarkStart w:id="15" w:name="_Toc75132245"/>
      <w:r>
        <w:lastRenderedPageBreak/>
        <w:t>Fonctionnement du projet hébergé</w:t>
      </w:r>
      <w:bookmarkEnd w:id="15"/>
    </w:p>
    <w:p w14:paraId="1ABCE6B8" w14:textId="6D66EFDA" w:rsidR="00936E81" w:rsidRPr="00936E81" w:rsidRDefault="00936E81" w:rsidP="00936E81">
      <w:pPr>
        <w:pStyle w:val="PTxt"/>
      </w:pPr>
      <w:r>
        <w:t xml:space="preserve">Lorsqu’un visiteur arrive sur mon site : </w:t>
      </w:r>
      <w:hyperlink r:id="rId52" w:history="1">
        <w:r w:rsidRPr="00936E81">
          <w:rPr>
            <w:rStyle w:val="Lienhypertexte"/>
            <w:rFonts w:asciiTheme="minorHAnsi" w:hAnsiTheme="minorHAnsi"/>
            <w:sz w:val="20"/>
          </w:rPr>
          <w:t>http://commergnatm.emf-informatique.ch/307/projet/index.html</w:t>
        </w:r>
      </w:hyperlink>
      <w:r>
        <w:t>, il sera directement dirigé vers une page de login.</w:t>
      </w:r>
    </w:p>
    <w:p w14:paraId="45315159" w14:textId="201CF862" w:rsidR="00A84550" w:rsidRDefault="00A84550" w:rsidP="00A84550">
      <w:pPr>
        <w:pStyle w:val="PTxt"/>
      </w:pPr>
      <w:r>
        <w:rPr>
          <w:noProof/>
        </w:rPr>
        <w:drawing>
          <wp:inline distT="0" distB="0" distL="0" distR="0" wp14:anchorId="27874C70" wp14:editId="7DAEA2D8">
            <wp:extent cx="2636880" cy="3675413"/>
            <wp:effectExtent l="0" t="0" r="0" b="127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653828" cy="3699036"/>
                    </a:xfrm>
                    <a:prstGeom prst="rect">
                      <a:avLst/>
                    </a:prstGeom>
                  </pic:spPr>
                </pic:pic>
              </a:graphicData>
            </a:graphic>
          </wp:inline>
        </w:drawing>
      </w:r>
    </w:p>
    <w:p w14:paraId="12719575" w14:textId="54283E15" w:rsidR="00982A9A" w:rsidRDefault="00982A9A" w:rsidP="00A84550">
      <w:pPr>
        <w:pStyle w:val="PTxt"/>
      </w:pPr>
      <w:r>
        <w:t xml:space="preserve">Cette page de login contient un formulaire qu’il faudra remplir. Aucune fonction d’inscription n’a été implémenté, car aucune base de données n’existe. J’ai donc jugé inutile de mettre un lien pou créer un compte. </w:t>
      </w:r>
    </w:p>
    <w:p w14:paraId="78B5EC44" w14:textId="031DF5A6" w:rsidR="004C0F96" w:rsidRDefault="004C0F96" w:rsidP="00A84550">
      <w:pPr>
        <w:pStyle w:val="PTxt"/>
      </w:pPr>
      <w:r>
        <w:rPr>
          <w:noProof/>
        </w:rPr>
        <w:lastRenderedPageBreak/>
        <w:drawing>
          <wp:inline distT="0" distB="0" distL="0" distR="0" wp14:anchorId="67E231E0" wp14:editId="0F8E7471">
            <wp:extent cx="2641814" cy="4037561"/>
            <wp:effectExtent l="0" t="0" r="6350" b="127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644894" cy="4042269"/>
                    </a:xfrm>
                    <a:prstGeom prst="rect">
                      <a:avLst/>
                    </a:prstGeom>
                  </pic:spPr>
                </pic:pic>
              </a:graphicData>
            </a:graphic>
          </wp:inline>
        </w:drawing>
      </w:r>
      <w:r w:rsidR="0070114A">
        <w:rPr>
          <w:noProof/>
        </w:rPr>
        <w:drawing>
          <wp:inline distT="0" distB="0" distL="0" distR="0" wp14:anchorId="2F659635" wp14:editId="7A3F521B">
            <wp:extent cx="2612572" cy="4039133"/>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626722" cy="4061009"/>
                    </a:xfrm>
                    <a:prstGeom prst="rect">
                      <a:avLst/>
                    </a:prstGeom>
                  </pic:spPr>
                </pic:pic>
              </a:graphicData>
            </a:graphic>
          </wp:inline>
        </w:drawing>
      </w:r>
    </w:p>
    <w:p w14:paraId="51F74158" w14:textId="58372763" w:rsidR="004C0F96" w:rsidRDefault="0070114A" w:rsidP="00A84550">
      <w:pPr>
        <w:pStyle w:val="PTxt"/>
      </w:pPr>
      <w:r>
        <w:t>Lorsqu’une personne appuie sur le bouton « </w:t>
      </w:r>
      <w:r w:rsidR="00720371">
        <w:t>S</w:t>
      </w:r>
      <w:r>
        <w:t>e connecter » et qu’il n’a n’y validé le captcha, ni rentré des identifiants valide, un message d’erreur apparaîtra, sinon il pourra rentrer sur la page du chercheur d’anime (Anime Searcher)</w:t>
      </w:r>
      <w:r w:rsidR="00CF07CA">
        <w:t>.</w:t>
      </w:r>
    </w:p>
    <w:p w14:paraId="3DD0A8F7" w14:textId="01336DF2" w:rsidR="00701A5A" w:rsidRDefault="00701A5A" w:rsidP="00A84550">
      <w:pPr>
        <w:pStyle w:val="PTxt"/>
      </w:pPr>
      <w:r>
        <w:rPr>
          <w:noProof/>
        </w:rPr>
        <w:drawing>
          <wp:inline distT="0" distB="0" distL="0" distR="0" wp14:anchorId="1327DE68" wp14:editId="2A3DE4E0">
            <wp:extent cx="2508473" cy="1484415"/>
            <wp:effectExtent l="0" t="0" r="6350" b="1905"/>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515508" cy="1488578"/>
                    </a:xfrm>
                    <a:prstGeom prst="rect">
                      <a:avLst/>
                    </a:prstGeom>
                  </pic:spPr>
                </pic:pic>
              </a:graphicData>
            </a:graphic>
          </wp:inline>
        </w:drawing>
      </w:r>
      <w:r w:rsidR="002B6DDD">
        <w:rPr>
          <w:noProof/>
        </w:rPr>
        <w:drawing>
          <wp:inline distT="0" distB="0" distL="0" distR="0" wp14:anchorId="2D0D95F0" wp14:editId="4970736E">
            <wp:extent cx="2053141" cy="1561605"/>
            <wp:effectExtent l="0" t="0" r="4445" b="635"/>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059793" cy="1566664"/>
                    </a:xfrm>
                    <a:prstGeom prst="rect">
                      <a:avLst/>
                    </a:prstGeom>
                  </pic:spPr>
                </pic:pic>
              </a:graphicData>
            </a:graphic>
          </wp:inline>
        </w:drawing>
      </w:r>
    </w:p>
    <w:p w14:paraId="707A662B" w14:textId="7C6357EC" w:rsidR="002B6DDD" w:rsidRDefault="002B6DDD" w:rsidP="00A84550">
      <w:pPr>
        <w:pStyle w:val="PTxt"/>
      </w:pPr>
      <w:r>
        <w:t xml:space="preserve">Voici à quoi ressemble la page pour chercher les animes. </w:t>
      </w:r>
      <w:r w:rsidR="00720371">
        <w:t xml:space="preserve">Il faut entrer l’url d’une image pour chercher un anime puis appuyer sur « Chercher ». Si </w:t>
      </w:r>
      <w:r w:rsidR="00572FAA">
        <w:t>nous appuyons sur chercher sans lien, une erreur apparaîtra au même titre de s’il y a une erreur avec l’API.</w:t>
      </w:r>
    </w:p>
    <w:p w14:paraId="75FEDA06" w14:textId="5752B974" w:rsidR="00701A5A" w:rsidRDefault="00701A5A" w:rsidP="00A84550">
      <w:pPr>
        <w:pStyle w:val="PTxt"/>
      </w:pPr>
      <w:r>
        <w:rPr>
          <w:noProof/>
        </w:rPr>
        <w:lastRenderedPageBreak/>
        <w:drawing>
          <wp:inline distT="0" distB="0" distL="0" distR="0" wp14:anchorId="2E1E3EA9" wp14:editId="01493528">
            <wp:extent cx="3283527" cy="2936063"/>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290864" cy="2942624"/>
                    </a:xfrm>
                    <a:prstGeom prst="rect">
                      <a:avLst/>
                    </a:prstGeom>
                  </pic:spPr>
                </pic:pic>
              </a:graphicData>
            </a:graphic>
          </wp:inline>
        </w:drawing>
      </w:r>
    </w:p>
    <w:p w14:paraId="1BA16D63" w14:textId="003939C8" w:rsidR="006B728B" w:rsidRDefault="006B728B" w:rsidP="00A84550">
      <w:pPr>
        <w:pStyle w:val="PTxt"/>
      </w:pPr>
      <w:r>
        <w:t xml:space="preserve">Lorsque le lien a été rentré et que la personne appuie sur « Chercher » </w:t>
      </w:r>
      <w:r w:rsidR="00BC399C">
        <w:t>les meilleurs résultats trouvés</w:t>
      </w:r>
      <w:r>
        <w:t xml:space="preserve"> par l’API seront afficher sur le site internet. </w:t>
      </w:r>
    </w:p>
    <w:p w14:paraId="7BC1BC40" w14:textId="633021BB" w:rsidR="00942CDE" w:rsidRDefault="00942CDE" w:rsidP="00A84550">
      <w:pPr>
        <w:pStyle w:val="PTxt"/>
      </w:pPr>
      <w:r>
        <w:rPr>
          <w:noProof/>
        </w:rPr>
        <w:drawing>
          <wp:inline distT="0" distB="0" distL="0" distR="0" wp14:anchorId="582518E1" wp14:editId="4F3FEA5F">
            <wp:extent cx="3318715" cy="2594758"/>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331683" cy="2604897"/>
                    </a:xfrm>
                    <a:prstGeom prst="rect">
                      <a:avLst/>
                    </a:prstGeom>
                  </pic:spPr>
                </pic:pic>
              </a:graphicData>
            </a:graphic>
          </wp:inline>
        </w:drawing>
      </w:r>
    </w:p>
    <w:p w14:paraId="488ADECC" w14:textId="38A15919" w:rsidR="00BC399C" w:rsidRDefault="00BC399C" w:rsidP="00A84550">
      <w:pPr>
        <w:pStyle w:val="PTxt"/>
      </w:pPr>
      <w:r>
        <w:t>Si nous cliquons sur une des cartes que nous pouvons voir ici (il faut scroll pour voir le reste plus bas)</w:t>
      </w:r>
      <w:r w:rsidR="003A55F8">
        <w:t>, nous verrons les détails de cet anime accompagné d’un lien pour voir la série en streaming.</w:t>
      </w:r>
    </w:p>
    <w:p w14:paraId="011B9779" w14:textId="0D4972F0" w:rsidR="00BD01B6" w:rsidRDefault="00BD01B6" w:rsidP="00A84550">
      <w:pPr>
        <w:pStyle w:val="PTxt"/>
      </w:pPr>
      <w:r>
        <w:rPr>
          <w:noProof/>
        </w:rPr>
        <w:lastRenderedPageBreak/>
        <w:drawing>
          <wp:inline distT="0" distB="0" distL="0" distR="0" wp14:anchorId="3B6C9B9D" wp14:editId="17FB2C96">
            <wp:extent cx="4173322" cy="3075709"/>
            <wp:effectExtent l="0" t="0" r="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178643" cy="3079631"/>
                    </a:xfrm>
                    <a:prstGeom prst="rect">
                      <a:avLst/>
                    </a:prstGeom>
                  </pic:spPr>
                </pic:pic>
              </a:graphicData>
            </a:graphic>
          </wp:inline>
        </w:drawing>
      </w:r>
    </w:p>
    <w:p w14:paraId="69AAF6DB" w14:textId="730FEF5D" w:rsidR="0007768B" w:rsidRPr="0007768B" w:rsidRDefault="00E25208" w:rsidP="0007768B">
      <w:pPr>
        <w:pStyle w:val="PTxt"/>
      </w:pPr>
      <w:r>
        <w:t xml:space="preserve">Il est conseillé de mettre un bloque de pub pour ce site, car il y a pleins de pub pas super adaptées pour un enfant. C’est pour cela qu’en générale ce sont des </w:t>
      </w:r>
      <w:r w:rsidR="00D40F7A">
        <w:t>adolescents ou des adultes</w:t>
      </w:r>
      <w:r>
        <w:t xml:space="preserve"> qui regardent des animes.</w:t>
      </w:r>
    </w:p>
    <w:p w14:paraId="22B44C5D" w14:textId="2A421697" w:rsidR="006C1E64" w:rsidRDefault="006C1E64" w:rsidP="00D035DE">
      <w:pPr>
        <w:pStyle w:val="Titre1"/>
      </w:pPr>
      <w:bookmarkStart w:id="16" w:name="_Toc75132246"/>
      <w:r>
        <w:t>Auto-évaluation et conclusion</w:t>
      </w:r>
      <w:bookmarkEnd w:id="16"/>
    </w:p>
    <w:p w14:paraId="4469680F" w14:textId="0DA8605D" w:rsidR="006A27A5" w:rsidRPr="006A27A5" w:rsidRDefault="00A43973" w:rsidP="006A27A5">
      <w:pPr>
        <w:pStyle w:val="PTxt"/>
      </w:pPr>
      <w:r>
        <w:t>J’ai adoré faire ce site mais je suis un petit peu déçu de moi. Je pense que si j’avais trouvé l’API plus rapidement et que je mettais motiver plus tôt pour comprendre comment il fallait faire le site, j’aurais pu faire quelque chose de peut-être même meilleure.</w:t>
      </w:r>
      <w:r w:rsidR="00E51DF1">
        <w:t xml:space="preserve"> Mais malgré ça, je suis quand même fier de ce que j’ai fait.</w:t>
      </w:r>
    </w:p>
    <w:p w14:paraId="6DD13935" w14:textId="77777777" w:rsidR="002519C8" w:rsidRDefault="002519C8" w:rsidP="00024804">
      <w:pPr>
        <w:pStyle w:val="PTxt"/>
        <w:rPr>
          <w:rFonts w:asciiTheme="majorHAnsi" w:eastAsiaTheme="majorEastAsia" w:hAnsiTheme="majorHAnsi" w:cstheme="majorBidi"/>
          <w:color w:val="1481AB" w:themeColor="accent1" w:themeShade="BF"/>
          <w:sz w:val="32"/>
          <w:szCs w:val="32"/>
        </w:rPr>
      </w:pPr>
      <w:r>
        <w:br w:type="page"/>
      </w:r>
    </w:p>
    <w:p w14:paraId="4E5DF1AE" w14:textId="4293C4BC" w:rsidR="00E97A34" w:rsidRDefault="006C1E64" w:rsidP="00E97A34">
      <w:pPr>
        <w:pStyle w:val="Titre1"/>
      </w:pPr>
      <w:bookmarkStart w:id="17" w:name="_Toc75132247"/>
      <w:r>
        <w:lastRenderedPageBreak/>
        <w:t>Tests technologiques selon les exercices</w:t>
      </w:r>
      <w:bookmarkEnd w:id="17"/>
    </w:p>
    <w:p w14:paraId="39EF3C3C" w14:textId="5F176B5F" w:rsidR="00EE2917" w:rsidRPr="00EE2917" w:rsidRDefault="00EE2917" w:rsidP="00EE2917">
      <w:pPr>
        <w:pStyle w:val="PImportant"/>
      </w:pPr>
      <w:r>
        <w:t xml:space="preserve">Les questions qui se trouvent dans les exercices ne se trouveront pas forcément dans la </w:t>
      </w:r>
      <w:r w:rsidR="0082681D">
        <w:t>section</w:t>
      </w:r>
      <w:r>
        <w:t xml:space="preserve"> de l’exercice</w:t>
      </w:r>
      <w:r w:rsidR="00594ABF">
        <w:t xml:space="preserve"> (structure différente)</w:t>
      </w:r>
      <w:r>
        <w:t xml:space="preserve">. </w:t>
      </w:r>
    </w:p>
    <w:p w14:paraId="20B02EF1" w14:textId="635F7E10" w:rsidR="003A1A8C" w:rsidRDefault="003A1A8C" w:rsidP="003A1A8C">
      <w:pPr>
        <w:pStyle w:val="Titre2"/>
      </w:pPr>
      <w:bookmarkStart w:id="18" w:name="_Toc75132248"/>
      <w:r w:rsidRPr="00A26EE5">
        <w:t>Exercice 1 – base HTML5</w:t>
      </w:r>
      <w:bookmarkEnd w:id="18"/>
    </w:p>
    <w:p w14:paraId="61742425" w14:textId="1CE76C8A" w:rsidR="004A5FE7" w:rsidRPr="004A5FE7" w:rsidRDefault="00513B16" w:rsidP="004A5FE7">
      <w:pPr>
        <w:pStyle w:val="PTxt"/>
      </w:pPr>
      <w:hyperlink r:id="rId61" w:history="1">
        <w:r w:rsidR="004A5FE7" w:rsidRPr="004A5FE7">
          <w:rPr>
            <w:rStyle w:val="Lienhypertexte"/>
            <w:rFonts w:asciiTheme="minorHAnsi" w:hAnsiTheme="minorHAnsi"/>
            <w:sz w:val="20"/>
          </w:rPr>
          <w:t>http://commergnatm.emf-informatique.ch/307/exercice%201/index.html</w:t>
        </w:r>
      </w:hyperlink>
    </w:p>
    <w:p w14:paraId="6AAF5256" w14:textId="07FB4633" w:rsidR="00455D59" w:rsidRDefault="00455D59" w:rsidP="00455D59">
      <w:pPr>
        <w:pStyle w:val="PTxt"/>
      </w:pPr>
      <w:r>
        <w:t>Dans cet exercice, on a pu constater qu’il y avait 2 manières de pouvoir charger une méthode :</w:t>
      </w:r>
    </w:p>
    <w:p w14:paraId="2E058F19" w14:textId="3B377BDE" w:rsidR="00455D59" w:rsidRPr="00455D59" w:rsidRDefault="00455D59" w:rsidP="00455D59">
      <w:pPr>
        <w:pStyle w:val="PListePuce"/>
      </w:pPr>
      <w:r>
        <w:t xml:space="preserve">On met un écouteur sur l’élément que nous voulons (ici c’est le bouton contenant l’id « testez » et une fois qu’on clique dessus, il va lancer une méthode qui se trouve dans le fichier « .js ». Cette fonction ce nomme « testez() ». </w:t>
      </w:r>
    </w:p>
    <w:p w14:paraId="203188E1" w14:textId="77777777" w:rsidR="00672A33" w:rsidRPr="00672A33" w:rsidRDefault="00672A33" w:rsidP="00941366">
      <w:pPr>
        <w:pStyle w:val="PCode3"/>
      </w:pPr>
      <w:r w:rsidRPr="00455D59">
        <w:t xml:space="preserve">  </w:t>
      </w:r>
      <w:r w:rsidRPr="00672A33">
        <w:t>&lt;body onload="initCtrl()"&gt;</w:t>
      </w:r>
    </w:p>
    <w:p w14:paraId="275CEF50" w14:textId="77777777" w:rsidR="00672A33" w:rsidRPr="00672A33" w:rsidRDefault="00672A33" w:rsidP="00941366">
      <w:pPr>
        <w:pStyle w:val="PCode3"/>
      </w:pPr>
      <w:r w:rsidRPr="00672A33">
        <w:t xml:space="preserve">    &lt;div id="container"&gt;</w:t>
      </w:r>
    </w:p>
    <w:p w14:paraId="3355A628" w14:textId="77777777" w:rsidR="00672A33" w:rsidRPr="003249B9" w:rsidRDefault="00672A33" w:rsidP="00941366">
      <w:pPr>
        <w:pStyle w:val="PCode3"/>
      </w:pPr>
      <w:r w:rsidRPr="003249B9">
        <w:t xml:space="preserve">      &lt;p&gt;Cliquez sur le bouton qui contient votre prénom (js) !&lt;/p&gt;</w:t>
      </w:r>
    </w:p>
    <w:p w14:paraId="77D41B0E" w14:textId="77777777" w:rsidR="00672A33" w:rsidRPr="003249B9" w:rsidRDefault="00672A33" w:rsidP="00941366">
      <w:pPr>
        <w:pStyle w:val="PCode3"/>
      </w:pPr>
      <w:r w:rsidRPr="003249B9">
        <w:t xml:space="preserve">      &lt;button id="testez"&gt;Teste-moi, James&lt;/button&gt;</w:t>
      </w:r>
    </w:p>
    <w:p w14:paraId="1F1ECFB7" w14:textId="77777777" w:rsidR="00672A33" w:rsidRPr="00D74F98" w:rsidRDefault="00672A33" w:rsidP="00941366">
      <w:pPr>
        <w:pStyle w:val="PCode3"/>
        <w:rPr>
          <w:lang w:val="en-GB"/>
        </w:rPr>
      </w:pPr>
      <w:r w:rsidRPr="003249B9">
        <w:t xml:space="preserve">      </w:t>
      </w:r>
      <w:r w:rsidRPr="00D74F98">
        <w:rPr>
          <w:lang w:val="en-GB"/>
        </w:rPr>
        <w:t>&lt;p id="info"&gt;&amp;nbsp;&lt;/p&gt;</w:t>
      </w:r>
    </w:p>
    <w:p w14:paraId="7C135B0C" w14:textId="77777777" w:rsidR="00672A33" w:rsidRPr="00672A33" w:rsidRDefault="00672A33" w:rsidP="00941366">
      <w:pPr>
        <w:pStyle w:val="PCode3"/>
      </w:pPr>
      <w:r w:rsidRPr="00D74F98">
        <w:rPr>
          <w:lang w:val="en-GB"/>
        </w:rPr>
        <w:t xml:space="preserve">    </w:t>
      </w:r>
      <w:r w:rsidRPr="00672A33">
        <w:t>&lt;/div&gt;</w:t>
      </w:r>
    </w:p>
    <w:p w14:paraId="16FA405A" w14:textId="51734D9C" w:rsidR="002519C8" w:rsidRDefault="00672A33" w:rsidP="00941366">
      <w:pPr>
        <w:pStyle w:val="PCode3"/>
      </w:pPr>
      <w:r w:rsidRPr="00672A33">
        <w:t xml:space="preserve">  &lt;/body&gt;</w:t>
      </w:r>
    </w:p>
    <w:p w14:paraId="4F754365" w14:textId="66B1ACEB" w:rsidR="00672A33" w:rsidRDefault="001437A9" w:rsidP="001437A9">
      <w:pPr>
        <w:pStyle w:val="Paragraphedeliste"/>
        <w:numPr>
          <w:ilvl w:val="0"/>
          <w:numId w:val="32"/>
        </w:numPr>
      </w:pPr>
      <w:r>
        <w:t>Ici on met un écouteur directement intégré dans le HTML. Ce que je veux dire par là c’est que nous mettons directement la méthode à laquelle nous voulons accéder en mettant un « onclick » pour que lors du clique sur cet élément, il exécute la méthode « testez() ».</w:t>
      </w:r>
    </w:p>
    <w:p w14:paraId="24CE8526" w14:textId="77777777" w:rsidR="00672A33" w:rsidRPr="00D74F98" w:rsidRDefault="00672A33" w:rsidP="00941366">
      <w:pPr>
        <w:pStyle w:val="PCode3"/>
        <w:rPr>
          <w:lang w:val="en-GB"/>
        </w:rPr>
      </w:pPr>
      <w:r w:rsidRPr="001437A9">
        <w:t xml:space="preserve">  </w:t>
      </w:r>
      <w:r w:rsidRPr="00D74F98">
        <w:rPr>
          <w:lang w:val="en-GB"/>
        </w:rPr>
        <w:t>&lt;body&gt;</w:t>
      </w:r>
    </w:p>
    <w:p w14:paraId="21D6CBC9" w14:textId="77777777" w:rsidR="00672A33" w:rsidRPr="00D74F98" w:rsidRDefault="00672A33" w:rsidP="00941366">
      <w:pPr>
        <w:pStyle w:val="PCode3"/>
        <w:rPr>
          <w:lang w:val="en-GB"/>
        </w:rPr>
      </w:pPr>
      <w:r w:rsidRPr="00D74F98">
        <w:rPr>
          <w:lang w:val="en-GB"/>
        </w:rPr>
        <w:t xml:space="preserve">    &lt;div div="div" id="container"&gt;</w:t>
      </w:r>
    </w:p>
    <w:p w14:paraId="4854B4B6" w14:textId="77777777" w:rsidR="00672A33" w:rsidRPr="00672A33" w:rsidRDefault="00672A33" w:rsidP="00941366">
      <w:pPr>
        <w:pStyle w:val="PCode3"/>
      </w:pPr>
      <w:r w:rsidRPr="00D74F98">
        <w:rPr>
          <w:lang w:val="en-GB"/>
        </w:rPr>
        <w:t xml:space="preserve">      </w:t>
      </w:r>
      <w:r w:rsidRPr="00672A33">
        <w:t>&lt;p&gt;Cliquez sur le bouton qui contient votre prénom (html) !&lt;/p&gt;</w:t>
      </w:r>
    </w:p>
    <w:p w14:paraId="74A58A06" w14:textId="77777777" w:rsidR="00672A33" w:rsidRPr="00D74F98" w:rsidRDefault="00672A33" w:rsidP="00941366">
      <w:pPr>
        <w:pStyle w:val="PCode3"/>
        <w:rPr>
          <w:lang w:val="en-GB"/>
        </w:rPr>
      </w:pPr>
      <w:r w:rsidRPr="00672A33">
        <w:t xml:space="preserve">      </w:t>
      </w:r>
      <w:r w:rsidRPr="00D74F98">
        <w:rPr>
          <w:lang w:val="en-GB"/>
        </w:rPr>
        <w:t>&lt;button id="testez" onclick="testez()"&gt;Teste-moi, James&lt;/button&gt;</w:t>
      </w:r>
    </w:p>
    <w:p w14:paraId="0DACF534" w14:textId="77777777" w:rsidR="00672A33" w:rsidRPr="00D74F98" w:rsidRDefault="00672A33" w:rsidP="00941366">
      <w:pPr>
        <w:pStyle w:val="PCode3"/>
        <w:rPr>
          <w:lang w:val="en-GB"/>
        </w:rPr>
      </w:pPr>
      <w:r w:rsidRPr="00D74F98">
        <w:rPr>
          <w:lang w:val="en-GB"/>
        </w:rPr>
        <w:t xml:space="preserve">      &lt;p id="info"&gt;&amp;nbsp;&lt;/p&gt;</w:t>
      </w:r>
    </w:p>
    <w:p w14:paraId="3F478A75" w14:textId="77777777" w:rsidR="00672A33" w:rsidRPr="00D74F98" w:rsidRDefault="00672A33" w:rsidP="00941366">
      <w:pPr>
        <w:pStyle w:val="PCode3"/>
        <w:rPr>
          <w:lang w:val="en-GB"/>
        </w:rPr>
      </w:pPr>
      <w:r w:rsidRPr="00D74F98">
        <w:rPr>
          <w:lang w:val="en-GB"/>
        </w:rPr>
        <w:t xml:space="preserve">    &lt;/div&gt;</w:t>
      </w:r>
    </w:p>
    <w:p w14:paraId="660F8A46" w14:textId="369777AE" w:rsidR="00672A33" w:rsidRPr="00D74F98" w:rsidRDefault="00672A33" w:rsidP="00941366">
      <w:pPr>
        <w:pStyle w:val="PCode3"/>
        <w:rPr>
          <w:lang w:val="en-GB"/>
        </w:rPr>
      </w:pPr>
      <w:r w:rsidRPr="00D74F98">
        <w:rPr>
          <w:lang w:val="en-GB"/>
        </w:rPr>
        <w:t xml:space="preserve">  &lt;/body&gt;</w:t>
      </w:r>
    </w:p>
    <w:p w14:paraId="2BD60769" w14:textId="07ED365B" w:rsidR="00455D59" w:rsidRPr="00DC5780" w:rsidRDefault="00DC5780" w:rsidP="00024804">
      <w:pPr>
        <w:pStyle w:val="PTxt"/>
      </w:pPr>
      <w:r w:rsidRPr="00DC5780">
        <w:t xml:space="preserve">En résumé, la </w:t>
      </w:r>
      <w:r w:rsidR="00594ABF" w:rsidRPr="00DC5780">
        <w:t>différence</w:t>
      </w:r>
      <w:r w:rsidRPr="00DC5780">
        <w:t xml:space="preserve"> e</w:t>
      </w:r>
      <w:r>
        <w:t xml:space="preserve">ntre les 2 façons de faire, c’est qu’une fois la véritable méthode que nous voulons atteindre est </w:t>
      </w:r>
      <w:r w:rsidR="008549AF">
        <w:t>implicitement</w:t>
      </w:r>
      <w:r>
        <w:t xml:space="preserve"> mentionné </w:t>
      </w:r>
      <w:r w:rsidR="008549AF">
        <w:t xml:space="preserve">(exemple 1) </w:t>
      </w:r>
      <w:r>
        <w:t xml:space="preserve">alors que dans l’autre façon, elle est </w:t>
      </w:r>
      <w:r w:rsidR="00EE2917">
        <w:t>mentionnée</w:t>
      </w:r>
      <w:r>
        <w:t xml:space="preserve"> </w:t>
      </w:r>
      <w:r w:rsidR="008549AF">
        <w:t>explicitement (exemple 2)</w:t>
      </w:r>
      <w:r>
        <w:t>.</w:t>
      </w:r>
    </w:p>
    <w:p w14:paraId="58E81A2E" w14:textId="4BB0D15F" w:rsidR="00EE2917" w:rsidRPr="00DC5780" w:rsidRDefault="002519C8" w:rsidP="00024804">
      <w:pPr>
        <w:pStyle w:val="PTxt"/>
      </w:pPr>
      <w:r w:rsidRPr="00DC5780">
        <w:br w:type="page"/>
      </w:r>
    </w:p>
    <w:p w14:paraId="0A88E115" w14:textId="372FB209" w:rsidR="0099162E" w:rsidRDefault="001B5ABE" w:rsidP="00EE2917">
      <w:pPr>
        <w:pStyle w:val="Titre2"/>
      </w:pPr>
      <w:bookmarkStart w:id="19" w:name="_Toc75132249"/>
      <w:r w:rsidRPr="001B5ABE">
        <w:lastRenderedPageBreak/>
        <w:t>Exercice 2 – login</w:t>
      </w:r>
      <w:bookmarkEnd w:id="19"/>
    </w:p>
    <w:p w14:paraId="3BCDC462" w14:textId="65865901" w:rsidR="00CC7F54" w:rsidRPr="00CC7F54" w:rsidRDefault="00513B16" w:rsidP="00CC7F54">
      <w:pPr>
        <w:pStyle w:val="PTxt"/>
      </w:pPr>
      <w:hyperlink r:id="rId62" w:history="1">
        <w:r w:rsidR="00CC7F54" w:rsidRPr="00CC7F54">
          <w:rPr>
            <w:rStyle w:val="Lienhypertexte"/>
            <w:rFonts w:asciiTheme="minorHAnsi" w:hAnsiTheme="minorHAnsi"/>
            <w:sz w:val="20"/>
          </w:rPr>
          <w:t>http://commergnatm.emf-informatique.ch/307/exercice%202/index.html</w:t>
        </w:r>
      </w:hyperlink>
    </w:p>
    <w:p w14:paraId="21B5E3A1" w14:textId="6C123380" w:rsidR="005A42DE" w:rsidRDefault="005A42DE" w:rsidP="005A42DE">
      <w:pPr>
        <w:pStyle w:val="PTxt"/>
      </w:pPr>
      <w:r>
        <w:t>L’objectif principale de cet exercice était de tester de récupérer des valeurs tapez par l’utilisateur et qui se sont retrouver stocké dans une seule variable.</w:t>
      </w:r>
    </w:p>
    <w:p w14:paraId="114E9E07" w14:textId="3D8C2FCA" w:rsidR="005A42DE" w:rsidRDefault="005A42DE" w:rsidP="005A42DE">
      <w:pPr>
        <w:pStyle w:val="PTxt"/>
      </w:pPr>
      <w:r>
        <w:t xml:space="preserve">Comme nous pouvons le constater, le </w:t>
      </w:r>
      <w:r w:rsidRPr="005A42DE">
        <w:rPr>
          <w:b/>
          <w:bCs/>
        </w:rPr>
        <w:t>querySelectorAll("input")</w:t>
      </w:r>
      <w:r>
        <w:t xml:space="preserve"> m’a permis de récupérer tous les éléments input. Comme je savais qu’il y en avait que 2 qui pouvait contenir des valeurs de type String. J’ai donc dans les 2 variables « username » et « passsword » set </w:t>
      </w:r>
      <w:r w:rsidR="00285EFD">
        <w:t>les valeurs contenues</w:t>
      </w:r>
      <w:r>
        <w:t xml:space="preserve"> dans la variable précédente qui contenait mes 2 valeurs.</w:t>
      </w:r>
      <w:r w:rsidR="002857F9">
        <w:t xml:space="preserve"> Le </w:t>
      </w:r>
      <w:r w:rsidR="002857F9" w:rsidRPr="002857F9">
        <w:rPr>
          <w:b/>
          <w:bCs/>
        </w:rPr>
        <w:t>[0]</w:t>
      </w:r>
      <w:r w:rsidR="002857F9">
        <w:t xml:space="preserve"> et le </w:t>
      </w:r>
      <w:r w:rsidR="002857F9" w:rsidRPr="002857F9">
        <w:rPr>
          <w:b/>
          <w:bCs/>
        </w:rPr>
        <w:t>[1]</w:t>
      </w:r>
      <w:r w:rsidR="002857F9">
        <w:t xml:space="preserve"> sont l’ordre dans lequel les 2 valeurs ont été stocké. Car elles ont été </w:t>
      </w:r>
      <w:r w:rsidR="0074203E">
        <w:t>stockées</w:t>
      </w:r>
      <w:r w:rsidR="002857F9">
        <w:t xml:space="preserve"> dans un tableau.</w:t>
      </w:r>
    </w:p>
    <w:p w14:paraId="4612354B" w14:textId="4E1EDD64" w:rsidR="003D03FB" w:rsidRDefault="003D03FB" w:rsidP="005A42DE">
      <w:pPr>
        <w:pStyle w:val="PTxt"/>
      </w:pPr>
      <w:r>
        <w:t xml:space="preserve">Ensuite, j’utilise le </w:t>
      </w:r>
      <w:r>
        <w:rPr>
          <w:b/>
          <w:bCs/>
        </w:rPr>
        <w:t xml:space="preserve">console.log(""); </w:t>
      </w:r>
      <w:r>
        <w:t>pour afficher les 2 variables auquel j’ai attribué l’utilisateur et le mot de passe tapez par l’utilisateur.</w:t>
      </w:r>
    </w:p>
    <w:p w14:paraId="112034C0" w14:textId="0E3E47B7" w:rsidR="0012035E" w:rsidRPr="003D03FB" w:rsidRDefault="0012035E" w:rsidP="005A42DE">
      <w:pPr>
        <w:pStyle w:val="PTxt"/>
      </w:pPr>
      <w:r>
        <w:t>Pour finir, nous avons une vérification qui si elle est validée, enverra une alerte popup qui dira « Validation OK. », sinon elle dira « Utilisateur ou mot de passe incorrect !!! ».</w:t>
      </w:r>
    </w:p>
    <w:p w14:paraId="2066AD47" w14:textId="5BE3B948" w:rsidR="00A95D44" w:rsidRPr="00D74F98" w:rsidRDefault="00A95D44" w:rsidP="00941366">
      <w:pPr>
        <w:pStyle w:val="PCode1"/>
        <w:rPr>
          <w:rStyle w:val="CNormal"/>
          <w:lang w:val="fr-CH"/>
        </w:rPr>
      </w:pPr>
      <w:r w:rsidRPr="00D74F98">
        <w:rPr>
          <w:rStyle w:val="CNormal"/>
          <w:lang w:val="fr-CH"/>
        </w:rPr>
        <w:t>function validerUtilisateur() {</w:t>
      </w:r>
    </w:p>
    <w:p w14:paraId="1E123DFC" w14:textId="77777777" w:rsidR="00A95D44" w:rsidRPr="00D74F98" w:rsidRDefault="00A95D44" w:rsidP="00941366">
      <w:pPr>
        <w:pStyle w:val="PCode1"/>
        <w:rPr>
          <w:rStyle w:val="CNormal"/>
          <w:lang w:val="fr-CH"/>
        </w:rPr>
      </w:pPr>
      <w:r w:rsidRPr="00D74F98">
        <w:rPr>
          <w:rStyle w:val="CNormal"/>
          <w:lang w:val="fr-CH"/>
        </w:rPr>
        <w:t>  // récupère les objets InputText du formulaire HTML</w:t>
      </w:r>
    </w:p>
    <w:p w14:paraId="3CE0A112" w14:textId="77777777" w:rsidR="00A95D44" w:rsidRPr="003249B9" w:rsidRDefault="00A95D44" w:rsidP="00941366">
      <w:pPr>
        <w:pStyle w:val="PCode1"/>
        <w:rPr>
          <w:rStyle w:val="CNormal"/>
        </w:rPr>
      </w:pPr>
      <w:r w:rsidRPr="00D74F98">
        <w:rPr>
          <w:rStyle w:val="CNormal"/>
          <w:lang w:val="fr-CH"/>
        </w:rPr>
        <w:t>  </w:t>
      </w:r>
      <w:r w:rsidRPr="003249B9">
        <w:rPr>
          <w:rStyle w:val="CNormal"/>
        </w:rPr>
        <w:t>let userComp = document.querySelectorAll("input");</w:t>
      </w:r>
    </w:p>
    <w:p w14:paraId="1090160B" w14:textId="77777777" w:rsidR="00A95D44" w:rsidRPr="003249B9" w:rsidRDefault="00A95D44" w:rsidP="00941366">
      <w:pPr>
        <w:pStyle w:val="PCode1"/>
        <w:rPr>
          <w:rStyle w:val="CNormal"/>
        </w:rPr>
      </w:pPr>
    </w:p>
    <w:p w14:paraId="02AA6A0F" w14:textId="77777777" w:rsidR="00A95D44" w:rsidRPr="00D74F98" w:rsidRDefault="00A95D44" w:rsidP="00941366">
      <w:pPr>
        <w:pStyle w:val="PCode1"/>
        <w:rPr>
          <w:rStyle w:val="CNormal"/>
          <w:lang w:val="fr-CH"/>
        </w:rPr>
      </w:pPr>
      <w:r w:rsidRPr="003249B9">
        <w:rPr>
          <w:rStyle w:val="CNormal"/>
        </w:rPr>
        <w:t>  </w:t>
      </w:r>
      <w:r w:rsidRPr="00D74F98">
        <w:rPr>
          <w:rStyle w:val="CNormal"/>
          <w:lang w:val="fr-CH"/>
        </w:rPr>
        <w:t>// récupère les valeurs de ces objets</w:t>
      </w:r>
    </w:p>
    <w:p w14:paraId="5EB36E8E" w14:textId="77777777" w:rsidR="00A95D44" w:rsidRPr="003249B9" w:rsidRDefault="00A95D44" w:rsidP="00941366">
      <w:pPr>
        <w:pStyle w:val="PCode1"/>
        <w:rPr>
          <w:rStyle w:val="CNormal"/>
        </w:rPr>
      </w:pPr>
      <w:r w:rsidRPr="00D74F98">
        <w:rPr>
          <w:rStyle w:val="CNormal"/>
          <w:lang w:val="fr-CH"/>
        </w:rPr>
        <w:t>  </w:t>
      </w:r>
      <w:r w:rsidRPr="003249B9">
        <w:rPr>
          <w:rStyle w:val="CNormal"/>
        </w:rPr>
        <w:t>let username = userComp[0].value;</w:t>
      </w:r>
    </w:p>
    <w:p w14:paraId="24A524C4" w14:textId="77777777" w:rsidR="00A95D44" w:rsidRPr="003249B9" w:rsidRDefault="00A95D44" w:rsidP="00941366">
      <w:pPr>
        <w:pStyle w:val="PCode1"/>
        <w:rPr>
          <w:rStyle w:val="CNormal"/>
        </w:rPr>
      </w:pPr>
      <w:r w:rsidRPr="003249B9">
        <w:rPr>
          <w:rStyle w:val="CNormal"/>
        </w:rPr>
        <w:t>  let password = userComp[1].value;</w:t>
      </w:r>
    </w:p>
    <w:p w14:paraId="6E804240" w14:textId="77777777" w:rsidR="00A95D44" w:rsidRPr="003249B9" w:rsidRDefault="00A95D44" w:rsidP="00941366">
      <w:pPr>
        <w:pStyle w:val="PCode1"/>
        <w:rPr>
          <w:rStyle w:val="CNormal"/>
        </w:rPr>
      </w:pPr>
    </w:p>
    <w:p w14:paraId="497A834A" w14:textId="77777777" w:rsidR="00A95D44" w:rsidRPr="003249B9" w:rsidRDefault="00A95D44" w:rsidP="00941366">
      <w:pPr>
        <w:pStyle w:val="PCode1"/>
        <w:rPr>
          <w:rStyle w:val="CNormal"/>
        </w:rPr>
      </w:pPr>
      <w:r w:rsidRPr="003249B9">
        <w:rPr>
          <w:rStyle w:val="CNormal"/>
        </w:rPr>
        <w:t>  // Plus court</w:t>
      </w:r>
    </w:p>
    <w:p w14:paraId="7C0B9967" w14:textId="77777777" w:rsidR="00A95D44" w:rsidRPr="003249B9" w:rsidRDefault="00A95D44" w:rsidP="00941366">
      <w:pPr>
        <w:pStyle w:val="PCode1"/>
        <w:rPr>
          <w:rStyle w:val="CNormal"/>
        </w:rPr>
      </w:pPr>
      <w:r w:rsidRPr="003249B9">
        <w:rPr>
          <w:rStyle w:val="CNormal"/>
        </w:rPr>
        <w:t>  // let username = document.getElementById("username").value;</w:t>
      </w:r>
    </w:p>
    <w:p w14:paraId="6408F75B" w14:textId="77777777" w:rsidR="00A95D44" w:rsidRPr="003249B9" w:rsidRDefault="00A95D44" w:rsidP="00941366">
      <w:pPr>
        <w:pStyle w:val="PCode1"/>
        <w:rPr>
          <w:rStyle w:val="CNormal"/>
        </w:rPr>
      </w:pPr>
    </w:p>
    <w:p w14:paraId="47065079" w14:textId="77777777" w:rsidR="00A95D44" w:rsidRPr="00D74F98" w:rsidRDefault="00A95D44" w:rsidP="00941366">
      <w:pPr>
        <w:pStyle w:val="PCode1"/>
        <w:rPr>
          <w:rStyle w:val="CNormal"/>
          <w:lang w:val="fr-CH"/>
        </w:rPr>
      </w:pPr>
      <w:r w:rsidRPr="003249B9">
        <w:rPr>
          <w:rStyle w:val="CNormal"/>
        </w:rPr>
        <w:t>  </w:t>
      </w:r>
      <w:r w:rsidRPr="00D74F98">
        <w:rPr>
          <w:rStyle w:val="CNormal"/>
          <w:lang w:val="fr-CH"/>
        </w:rPr>
        <w:t>// affichage pour débogguer avec console.log</w:t>
      </w:r>
    </w:p>
    <w:p w14:paraId="584A19CE" w14:textId="77777777" w:rsidR="00A95D44" w:rsidRPr="00D74F98" w:rsidRDefault="00A95D44" w:rsidP="00941366">
      <w:pPr>
        <w:pStyle w:val="PCode1"/>
        <w:rPr>
          <w:rStyle w:val="CNormal"/>
          <w:lang w:val="fr-CH"/>
        </w:rPr>
      </w:pPr>
      <w:r w:rsidRPr="00D74F98">
        <w:rPr>
          <w:rStyle w:val="CNormal"/>
          <w:lang w:val="fr-CH"/>
        </w:rPr>
        <w:t>  // message possible  utilisateur: titi  mot de passe: emf</w:t>
      </w:r>
    </w:p>
    <w:p w14:paraId="2DCCEA99" w14:textId="77777777" w:rsidR="00A95D44" w:rsidRPr="003249B9" w:rsidRDefault="00A95D44" w:rsidP="00941366">
      <w:pPr>
        <w:pStyle w:val="PCode1"/>
        <w:rPr>
          <w:rStyle w:val="CNormal"/>
        </w:rPr>
      </w:pPr>
      <w:r w:rsidRPr="00D74F98">
        <w:rPr>
          <w:rStyle w:val="CNormal"/>
          <w:lang w:val="fr-CH"/>
        </w:rPr>
        <w:t>  </w:t>
      </w:r>
      <w:r w:rsidRPr="003249B9">
        <w:rPr>
          <w:rStyle w:val="CNormal"/>
        </w:rPr>
        <w:t>console.log("Username : " + username);</w:t>
      </w:r>
    </w:p>
    <w:p w14:paraId="2950C59A" w14:textId="77777777" w:rsidR="00A95D44" w:rsidRPr="003249B9" w:rsidRDefault="00A95D44" w:rsidP="00941366">
      <w:pPr>
        <w:pStyle w:val="PCode1"/>
        <w:rPr>
          <w:rStyle w:val="CNormal"/>
        </w:rPr>
      </w:pPr>
      <w:r w:rsidRPr="003249B9">
        <w:rPr>
          <w:rStyle w:val="CNormal"/>
        </w:rPr>
        <w:t>  console.log("Password : " + password);</w:t>
      </w:r>
    </w:p>
    <w:p w14:paraId="1AB96C81" w14:textId="77777777" w:rsidR="00A95D44" w:rsidRPr="003249B9" w:rsidRDefault="00A95D44" w:rsidP="00941366">
      <w:pPr>
        <w:pStyle w:val="PCode1"/>
        <w:rPr>
          <w:rStyle w:val="CNormal"/>
        </w:rPr>
      </w:pPr>
    </w:p>
    <w:p w14:paraId="5684563F" w14:textId="77777777" w:rsidR="00A95D44" w:rsidRPr="00D74F98" w:rsidRDefault="00A95D44" w:rsidP="00941366">
      <w:pPr>
        <w:pStyle w:val="PCode1"/>
        <w:rPr>
          <w:rStyle w:val="CNormal"/>
          <w:lang w:val="fr-CH"/>
        </w:rPr>
      </w:pPr>
      <w:r w:rsidRPr="003249B9">
        <w:rPr>
          <w:rStyle w:val="CNormal"/>
        </w:rPr>
        <w:t>  </w:t>
      </w:r>
      <w:r w:rsidRPr="00D74F98">
        <w:rPr>
          <w:rStyle w:val="CNormal"/>
          <w:lang w:val="fr-CH"/>
        </w:rPr>
        <w:t>// validation du user et password par l'affichage d'une popup</w:t>
      </w:r>
    </w:p>
    <w:p w14:paraId="2DED905F" w14:textId="77777777" w:rsidR="00A95D44" w:rsidRPr="003249B9" w:rsidRDefault="00A95D44" w:rsidP="00941366">
      <w:pPr>
        <w:pStyle w:val="PCode1"/>
        <w:rPr>
          <w:rStyle w:val="CNormal"/>
        </w:rPr>
      </w:pPr>
      <w:r w:rsidRPr="00D74F98">
        <w:rPr>
          <w:rStyle w:val="CNormal"/>
          <w:lang w:val="fr-CH"/>
        </w:rPr>
        <w:t>  </w:t>
      </w:r>
      <w:r w:rsidRPr="003249B9">
        <w:rPr>
          <w:rStyle w:val="CNormal"/>
        </w:rPr>
        <w:t>if (username.toLowerCase() === "admin" &amp;&amp; password === "emf123") {</w:t>
      </w:r>
    </w:p>
    <w:p w14:paraId="0DC84C0E" w14:textId="77777777" w:rsidR="00A95D44" w:rsidRPr="00D74F98" w:rsidRDefault="00A95D44" w:rsidP="00941366">
      <w:pPr>
        <w:pStyle w:val="PCode1"/>
        <w:rPr>
          <w:rStyle w:val="CNormal"/>
          <w:lang w:val="fr-CH"/>
        </w:rPr>
      </w:pPr>
      <w:r w:rsidRPr="003249B9">
        <w:rPr>
          <w:rStyle w:val="CNormal"/>
        </w:rPr>
        <w:t>    </w:t>
      </w:r>
      <w:r w:rsidRPr="00D74F98">
        <w:rPr>
          <w:rStyle w:val="CNormal"/>
          <w:lang w:val="fr-CH"/>
        </w:rPr>
        <w:t>alert("Validation OK.");</w:t>
      </w:r>
    </w:p>
    <w:p w14:paraId="581A69C2" w14:textId="77777777" w:rsidR="00A95D44" w:rsidRPr="00D74F98" w:rsidRDefault="00A95D44" w:rsidP="00941366">
      <w:pPr>
        <w:pStyle w:val="PCode1"/>
        <w:rPr>
          <w:rStyle w:val="CNormal"/>
          <w:lang w:val="fr-CH"/>
        </w:rPr>
      </w:pPr>
      <w:r w:rsidRPr="00D74F98">
        <w:rPr>
          <w:rStyle w:val="CNormal"/>
          <w:lang w:val="fr-CH"/>
        </w:rPr>
        <w:t>  } else {</w:t>
      </w:r>
    </w:p>
    <w:p w14:paraId="08582BEB" w14:textId="77777777" w:rsidR="00A95D44" w:rsidRPr="00D74F98" w:rsidRDefault="00A95D44" w:rsidP="00941366">
      <w:pPr>
        <w:pStyle w:val="PCode1"/>
        <w:rPr>
          <w:rStyle w:val="CNormal"/>
          <w:lang w:val="fr-CH"/>
        </w:rPr>
      </w:pPr>
      <w:r w:rsidRPr="00D74F98">
        <w:rPr>
          <w:rStyle w:val="CNormal"/>
          <w:lang w:val="fr-CH"/>
        </w:rPr>
        <w:t>    alert("Utilisateur ou mot de passe incorrect !!!");</w:t>
      </w:r>
    </w:p>
    <w:p w14:paraId="39999430" w14:textId="77777777" w:rsidR="00A95D44" w:rsidRPr="00A95D44" w:rsidRDefault="00A95D44" w:rsidP="00941366">
      <w:pPr>
        <w:pStyle w:val="PCode1"/>
        <w:rPr>
          <w:rStyle w:val="CNormal"/>
        </w:rPr>
      </w:pPr>
      <w:r w:rsidRPr="00D74F98">
        <w:rPr>
          <w:rStyle w:val="CNormal"/>
          <w:lang w:val="fr-CH"/>
        </w:rPr>
        <w:t>  </w:t>
      </w:r>
      <w:r w:rsidRPr="00A95D44">
        <w:rPr>
          <w:rStyle w:val="CNormal"/>
        </w:rPr>
        <w:t>}</w:t>
      </w:r>
    </w:p>
    <w:p w14:paraId="448B82ED" w14:textId="7A2A2AF3" w:rsidR="003249B9" w:rsidRDefault="00A95D44" w:rsidP="00941366">
      <w:pPr>
        <w:pStyle w:val="PCode1"/>
      </w:pPr>
      <w:r w:rsidRPr="00A95D44">
        <w:rPr>
          <w:rStyle w:val="CNormal"/>
        </w:rPr>
        <w:t>}</w:t>
      </w:r>
    </w:p>
    <w:p w14:paraId="4F5F1194" w14:textId="77777777" w:rsidR="00672AE1" w:rsidRDefault="00672AE1" w:rsidP="00024804">
      <w:pPr>
        <w:pStyle w:val="PTxt"/>
      </w:pPr>
      <w:r>
        <w:br w:type="page"/>
      </w:r>
    </w:p>
    <w:p w14:paraId="02789011" w14:textId="601AE7DC" w:rsidR="001B5ABE" w:rsidRDefault="00672AE1" w:rsidP="00711C5A">
      <w:pPr>
        <w:pStyle w:val="Titre2"/>
      </w:pPr>
      <w:bookmarkStart w:id="20" w:name="_Toc75132250"/>
      <w:r w:rsidRPr="00A26EE5">
        <w:lastRenderedPageBreak/>
        <w:t>Exercice 3 – login avec PHP</w:t>
      </w:r>
      <w:bookmarkEnd w:id="20"/>
    </w:p>
    <w:p w14:paraId="033DC6F5" w14:textId="537503E5" w:rsidR="00CC7F54" w:rsidRPr="00CC7F54" w:rsidRDefault="00513B16" w:rsidP="00CC7F54">
      <w:pPr>
        <w:pStyle w:val="PTxt"/>
      </w:pPr>
      <w:hyperlink r:id="rId63" w:history="1">
        <w:r w:rsidR="00CC7F54" w:rsidRPr="00CC7F54">
          <w:rPr>
            <w:rStyle w:val="Lienhypertexte"/>
            <w:rFonts w:asciiTheme="minorHAnsi" w:hAnsiTheme="minorHAnsi"/>
            <w:sz w:val="20"/>
          </w:rPr>
          <w:t>http://commergnatm.emf-informatique.ch/307/exercice%203/index.html</w:t>
        </w:r>
      </w:hyperlink>
    </w:p>
    <w:p w14:paraId="46A776B6" w14:textId="7228B36A" w:rsidR="00422D8A" w:rsidRPr="00293755" w:rsidRDefault="00293755" w:rsidP="00024804">
      <w:pPr>
        <w:pStyle w:val="PTxt"/>
      </w:pPr>
      <w:r w:rsidRPr="00293755">
        <w:t xml:space="preserve">Cet exercice est assez </w:t>
      </w:r>
      <w:r>
        <w:t xml:space="preserve">similaire au précédent sauf que j’ai utilisé du PHP pour </w:t>
      </w:r>
      <w:r w:rsidR="00BD050C">
        <w:t>envoyer et recevoir une réponse.</w:t>
      </w:r>
    </w:p>
    <w:p w14:paraId="0C9590C7" w14:textId="77777777" w:rsidR="00846151" w:rsidRPr="00D74F98" w:rsidRDefault="00846151" w:rsidP="00941366">
      <w:pPr>
        <w:pStyle w:val="PCode3"/>
        <w:rPr>
          <w:lang w:val="en-GB"/>
        </w:rPr>
      </w:pPr>
      <w:r w:rsidRPr="00293755">
        <w:t>          </w:t>
      </w:r>
      <w:r w:rsidRPr="00D74F98">
        <w:rPr>
          <w:lang w:val="en-GB"/>
        </w:rPr>
        <w:t>&lt;div class="button"&gt;</w:t>
      </w:r>
    </w:p>
    <w:p w14:paraId="60DFCB94" w14:textId="77777777" w:rsidR="00846151" w:rsidRPr="00D74F98" w:rsidRDefault="00846151" w:rsidP="00941366">
      <w:pPr>
        <w:pStyle w:val="PCode3"/>
        <w:rPr>
          <w:lang w:val="en-GB"/>
        </w:rPr>
      </w:pPr>
      <w:r w:rsidRPr="00D74F98">
        <w:rPr>
          <w:lang w:val="en-GB"/>
        </w:rPr>
        <w:t>            &lt;input type="submit" value="Valider" /&gt;</w:t>
      </w:r>
    </w:p>
    <w:p w14:paraId="287C5893" w14:textId="27871D47" w:rsidR="00851F8C" w:rsidRPr="007964D4" w:rsidRDefault="00846151" w:rsidP="00941366">
      <w:pPr>
        <w:pStyle w:val="PCode3"/>
      </w:pPr>
      <w:r w:rsidRPr="00D74F98">
        <w:rPr>
          <w:lang w:val="en-GB"/>
        </w:rPr>
        <w:t>          </w:t>
      </w:r>
      <w:r w:rsidRPr="007964D4">
        <w:t>&lt;/div&gt;</w:t>
      </w:r>
    </w:p>
    <w:p w14:paraId="776CFAC8" w14:textId="4647E066" w:rsidR="007964D4" w:rsidRDefault="007964D4" w:rsidP="00024804">
      <w:pPr>
        <w:pStyle w:val="PTxt"/>
      </w:pPr>
      <w:r>
        <w:t xml:space="preserve">Le morceau de code ci-dessus est le bouton qui permettra d’exécuter l’action qui vérifiera si les identifiants sont </w:t>
      </w:r>
      <w:r w:rsidR="00D02198">
        <w:t>corrects</w:t>
      </w:r>
      <w:r>
        <w:t xml:space="preserve"> ou pas.</w:t>
      </w:r>
      <w:r w:rsidR="00D02198">
        <w:t xml:space="preserve"> </w:t>
      </w:r>
      <w:r w:rsidR="00830052">
        <w:t>L’action à exécuter se trouve sur la balise « form</w:t>
      </w:r>
      <w:r w:rsidR="00C15304">
        <w:t> » (qui n’est autre que le formulaire) et qui appellera le fichier php.</w:t>
      </w:r>
      <w:r w:rsidR="000E3561">
        <w:t xml:space="preserve"> Voici à qui cela ressemble</w:t>
      </w:r>
      <w:r w:rsidR="00505209">
        <w:t> :</w:t>
      </w:r>
    </w:p>
    <w:p w14:paraId="4E7888F6" w14:textId="04D0D736" w:rsidR="00505209" w:rsidRPr="002D057B" w:rsidRDefault="0062094D" w:rsidP="00941366">
      <w:pPr>
        <w:pStyle w:val="PCode3"/>
      </w:pPr>
      <w:r w:rsidRPr="002D057B">
        <w:t>&lt;form class="user-form" action="login_POST.php/" method="POST"&gt;</w:t>
      </w:r>
    </w:p>
    <w:p w14:paraId="5ADCD9E1" w14:textId="05EC5296" w:rsidR="0062094D" w:rsidRPr="00D74F98" w:rsidRDefault="0062094D" w:rsidP="00941366">
      <w:pPr>
        <w:pStyle w:val="PCode3"/>
        <w:rPr>
          <w:lang w:val="en-GB"/>
        </w:rPr>
      </w:pPr>
      <w:r w:rsidRPr="00D74F98">
        <w:rPr>
          <w:lang w:val="en-GB"/>
        </w:rPr>
        <w:t>...</w:t>
      </w:r>
    </w:p>
    <w:p w14:paraId="2907E4FA" w14:textId="3A428A24" w:rsidR="00E86AD3" w:rsidRPr="00D74F98" w:rsidRDefault="00E166AE" w:rsidP="00941366">
      <w:pPr>
        <w:pStyle w:val="PCode3"/>
        <w:rPr>
          <w:lang w:val="en-GB"/>
        </w:rPr>
      </w:pPr>
      <w:r w:rsidRPr="00D74F98">
        <w:rPr>
          <w:lang w:val="en-GB"/>
        </w:rPr>
        <w:t xml:space="preserve">  </w:t>
      </w:r>
      <w:r w:rsidR="00E86AD3" w:rsidRPr="00D74F98">
        <w:rPr>
          <w:lang w:val="en-GB"/>
        </w:rPr>
        <w:t>&lt;div class="button"&gt;</w:t>
      </w:r>
    </w:p>
    <w:p w14:paraId="2EE81873" w14:textId="6D293B61" w:rsidR="00E86AD3" w:rsidRPr="00D74F98" w:rsidRDefault="00637B65" w:rsidP="00941366">
      <w:pPr>
        <w:pStyle w:val="PCode3"/>
        <w:rPr>
          <w:lang w:val="en-GB"/>
        </w:rPr>
      </w:pPr>
      <w:r w:rsidRPr="00D74F98">
        <w:rPr>
          <w:lang w:val="en-GB"/>
        </w:rPr>
        <w:t xml:space="preserve"> </w:t>
      </w:r>
      <w:r w:rsidR="00E166AE" w:rsidRPr="00D74F98">
        <w:rPr>
          <w:lang w:val="en-GB"/>
        </w:rPr>
        <w:t xml:space="preserve">  </w:t>
      </w:r>
      <w:r w:rsidR="00E86AD3" w:rsidRPr="00D74F98">
        <w:rPr>
          <w:lang w:val="en-GB"/>
        </w:rPr>
        <w:t xml:space="preserve"> &lt;input type="submit" value="Valider" /&gt;</w:t>
      </w:r>
    </w:p>
    <w:p w14:paraId="5628FAAA" w14:textId="582D85F1" w:rsidR="00281ED8" w:rsidRPr="00D62A07" w:rsidRDefault="00E166AE" w:rsidP="00941366">
      <w:pPr>
        <w:pStyle w:val="PCode3"/>
      </w:pPr>
      <w:r w:rsidRPr="002D057B">
        <w:rPr>
          <w:lang w:val="en-GB"/>
        </w:rPr>
        <w:t xml:space="preserve">  </w:t>
      </w:r>
      <w:r w:rsidR="00E86AD3" w:rsidRPr="00D62A07">
        <w:t>&lt;/div&gt;</w:t>
      </w:r>
    </w:p>
    <w:p w14:paraId="32E6BD67" w14:textId="0845C397" w:rsidR="00AB3AA5" w:rsidRPr="00D62A07" w:rsidRDefault="00EC0C92" w:rsidP="00941366">
      <w:pPr>
        <w:pStyle w:val="PCode3"/>
      </w:pPr>
      <w:r w:rsidRPr="00D62A07">
        <w:t>&lt;/form&gt;</w:t>
      </w:r>
    </w:p>
    <w:p w14:paraId="2D857DD9" w14:textId="77777777" w:rsidR="007B3D3B" w:rsidRDefault="007B3D3B" w:rsidP="00024804">
      <w:pPr>
        <w:pStyle w:val="PTxt"/>
      </w:pPr>
    </w:p>
    <w:p w14:paraId="2D8FBC5A" w14:textId="20F13D82" w:rsidR="007B3D3B" w:rsidRDefault="007B3D3B" w:rsidP="00024804">
      <w:pPr>
        <w:pStyle w:val="PTxt"/>
      </w:pPr>
      <w:r>
        <w:t xml:space="preserve">Ensuite nous avons quelques informations qui pour moi me semble </w:t>
      </w:r>
      <w:r w:rsidR="000C275F">
        <w:t>importantes</w:t>
      </w:r>
      <w:r>
        <w:t>, car je ne savais pas que cela fonctionnerait comme ça.</w:t>
      </w:r>
    </w:p>
    <w:p w14:paraId="31DAD960" w14:textId="551773B9" w:rsidR="000C275F" w:rsidRPr="00D74F98" w:rsidRDefault="000C275F" w:rsidP="00941366">
      <w:pPr>
        <w:pStyle w:val="PCode4"/>
        <w:rPr>
          <w:lang w:val="fr-CH"/>
        </w:rPr>
      </w:pPr>
      <w:r w:rsidRPr="00D74F98">
        <w:rPr>
          <w:lang w:val="fr-CH"/>
        </w:rPr>
        <w:t>// test si on a reçu une donnée de formulaire nommée "username"</w:t>
      </w:r>
    </w:p>
    <w:p w14:paraId="61D16CCB" w14:textId="00FBED1A" w:rsidR="000C275F" w:rsidRPr="00D74F98" w:rsidRDefault="000C275F" w:rsidP="00941366">
      <w:pPr>
        <w:pStyle w:val="PCode4"/>
        <w:rPr>
          <w:lang w:val="fr-CH"/>
        </w:rPr>
      </w:pPr>
      <w:r w:rsidRPr="00D74F98">
        <w:rPr>
          <w:lang w:val="fr-CH"/>
        </w:rPr>
        <w:t>if (isset($_POST['username'])) {</w:t>
      </w:r>
    </w:p>
    <w:p w14:paraId="3F49C9AB" w14:textId="0E1D8B41" w:rsidR="008E1579" w:rsidRDefault="000B0622" w:rsidP="000B0622">
      <w:pPr>
        <w:pStyle w:val="PTxt"/>
      </w:pPr>
      <w:r>
        <w:t>« isset » va vérifier si une valeur est contenu dans « $_POST</w:t>
      </w:r>
      <w:r w:rsidR="002D057B">
        <w:t>[</w:t>
      </w:r>
      <w:r w:rsidR="002D057B" w:rsidRPr="002D057B">
        <w:t>'</w:t>
      </w:r>
      <w:r w:rsidR="002D057B">
        <w:t>username</w:t>
      </w:r>
      <w:r w:rsidR="002D057B" w:rsidRPr="002D057B">
        <w:t>'</w:t>
      </w:r>
      <w:r w:rsidR="002D057B">
        <w:t>]</w:t>
      </w:r>
      <w:r w:rsidR="009944D4">
        <w:t> »</w:t>
      </w:r>
      <w:r w:rsidR="00C16098">
        <w:t xml:space="preserve"> qui </w:t>
      </w:r>
      <w:r w:rsidR="0001111C">
        <w:t>correspond</w:t>
      </w:r>
      <w:r w:rsidR="00C16098">
        <w:t xml:space="preserve"> à la valeur envoyé se nommant « username ».</w:t>
      </w:r>
    </w:p>
    <w:p w14:paraId="1E73F8DC" w14:textId="368E04E4" w:rsidR="00860B71" w:rsidRDefault="00941366" w:rsidP="000B0622">
      <w:pPr>
        <w:pStyle w:val="PTxt"/>
      </w:pPr>
      <w:r>
        <w:t>« $_POST » va aller chercher si l’attribut « name=username » dans une balise « input » est vide ou pas.</w:t>
      </w:r>
    </w:p>
    <w:p w14:paraId="015E6411" w14:textId="2B21FDB8" w:rsidR="000A1503" w:rsidRDefault="000A1503" w:rsidP="000B0622">
      <w:pPr>
        <w:pStyle w:val="PTxt"/>
      </w:pPr>
      <w:r>
        <w:t>Illustration de la balise input :</w:t>
      </w:r>
    </w:p>
    <w:p w14:paraId="3B1B07C9" w14:textId="77777777" w:rsidR="008A1910" w:rsidRDefault="008A1910" w:rsidP="008A1910">
      <w:pPr>
        <w:pStyle w:val="PCode1"/>
      </w:pPr>
      <w:r>
        <w:t>&lt;input</w:t>
      </w:r>
    </w:p>
    <w:p w14:paraId="1706879C" w14:textId="4EED50C6" w:rsidR="008A1910" w:rsidRPr="00D74F98" w:rsidRDefault="007512CB" w:rsidP="008A1910">
      <w:pPr>
        <w:pStyle w:val="PCode1"/>
      </w:pPr>
      <w:r w:rsidRPr="00D74F98">
        <w:t xml:space="preserve">  </w:t>
      </w:r>
      <w:r w:rsidR="008A1910" w:rsidRPr="00D74F98">
        <w:t>name="username"</w:t>
      </w:r>
    </w:p>
    <w:p w14:paraId="708D1A20" w14:textId="4F8ECDB3" w:rsidR="008A1910" w:rsidRPr="00D74F98" w:rsidRDefault="007512CB" w:rsidP="008A1910">
      <w:pPr>
        <w:pStyle w:val="PCode1"/>
      </w:pPr>
      <w:r w:rsidRPr="00D74F98">
        <w:t xml:space="preserve">  </w:t>
      </w:r>
      <w:r w:rsidR="008A1910" w:rsidRPr="00D74F98">
        <w:t>type="text"</w:t>
      </w:r>
    </w:p>
    <w:p w14:paraId="70302F24" w14:textId="0C90F7A9" w:rsidR="008A1910" w:rsidRPr="00B56DDF" w:rsidRDefault="007512CB" w:rsidP="008A1910">
      <w:pPr>
        <w:pStyle w:val="PCode1"/>
        <w:rPr>
          <w:lang w:val="fr-CH"/>
        </w:rPr>
      </w:pPr>
      <w:r w:rsidRPr="00D74F98">
        <w:t xml:space="preserve">  </w:t>
      </w:r>
      <w:r w:rsidR="008A1910" w:rsidRPr="00B56DDF">
        <w:rPr>
          <w:lang w:val="fr-CH"/>
        </w:rPr>
        <w:t>size="30"</w:t>
      </w:r>
    </w:p>
    <w:p w14:paraId="038D591D" w14:textId="7EFB410B" w:rsidR="008A1910" w:rsidRPr="00B56DDF" w:rsidRDefault="007512CB" w:rsidP="008A1910">
      <w:pPr>
        <w:pStyle w:val="PCode1"/>
        <w:rPr>
          <w:lang w:val="fr-CH"/>
        </w:rPr>
      </w:pPr>
      <w:r w:rsidRPr="00B56DDF">
        <w:rPr>
          <w:lang w:val="fr-CH"/>
        </w:rPr>
        <w:t xml:space="preserve">  </w:t>
      </w:r>
      <w:r w:rsidR="008A1910" w:rsidRPr="00B56DDF">
        <w:rPr>
          <w:lang w:val="fr-CH"/>
        </w:rPr>
        <w:t>id="username"</w:t>
      </w:r>
    </w:p>
    <w:p w14:paraId="60A069B3" w14:textId="196E228D" w:rsidR="008A1910" w:rsidRPr="00B56DDF" w:rsidRDefault="007512CB" w:rsidP="008A1910">
      <w:pPr>
        <w:pStyle w:val="PCode1"/>
        <w:rPr>
          <w:lang w:val="fr-CH"/>
        </w:rPr>
      </w:pPr>
      <w:r w:rsidRPr="00B56DDF">
        <w:rPr>
          <w:lang w:val="fr-CH"/>
        </w:rPr>
        <w:t xml:space="preserve">  </w:t>
      </w:r>
      <w:r w:rsidR="008A1910" w:rsidRPr="00B56DDF">
        <w:rPr>
          <w:lang w:val="fr-CH"/>
        </w:rPr>
        <w:t>placeholder="un nom svp"</w:t>
      </w:r>
    </w:p>
    <w:p w14:paraId="0503F2C4" w14:textId="27674DC7" w:rsidR="008A1910" w:rsidRPr="00B56DDF" w:rsidRDefault="007512CB" w:rsidP="008A1910">
      <w:pPr>
        <w:pStyle w:val="PCode1"/>
        <w:rPr>
          <w:lang w:val="fr-CH"/>
        </w:rPr>
      </w:pPr>
      <w:r w:rsidRPr="00B56DDF">
        <w:rPr>
          <w:lang w:val="fr-CH"/>
        </w:rPr>
        <w:t xml:space="preserve">  </w:t>
      </w:r>
      <w:r w:rsidR="008A1910" w:rsidRPr="00B56DDF">
        <w:rPr>
          <w:lang w:val="fr-CH"/>
        </w:rPr>
        <w:t>autofocus</w:t>
      </w:r>
    </w:p>
    <w:p w14:paraId="520F5588" w14:textId="07D968CE" w:rsidR="000A1503" w:rsidRPr="00B56DDF" w:rsidRDefault="008A1910" w:rsidP="008A1910">
      <w:pPr>
        <w:pStyle w:val="PCode1"/>
        <w:rPr>
          <w:lang w:val="fr-CH"/>
        </w:rPr>
      </w:pPr>
      <w:r w:rsidRPr="00B56DDF">
        <w:rPr>
          <w:lang w:val="fr-CH"/>
        </w:rPr>
        <w:t>/&gt;</w:t>
      </w:r>
    </w:p>
    <w:p w14:paraId="0B59EC68" w14:textId="77777777" w:rsidR="00B56DDF" w:rsidRDefault="00B56DDF" w:rsidP="00024804">
      <w:pPr>
        <w:pStyle w:val="PTxt"/>
      </w:pPr>
      <w:r>
        <w:t>Il est pour finir possible d’appeler des fonctions en javascript grâce à « echo » en php :</w:t>
      </w:r>
    </w:p>
    <w:p w14:paraId="082A922E" w14:textId="52F8966F" w:rsidR="00851F8C" w:rsidRPr="000B0622" w:rsidRDefault="00B56DDF" w:rsidP="00B56DDF">
      <w:pPr>
        <w:pStyle w:val="PCode4"/>
      </w:pPr>
      <w:r w:rsidRPr="00B56DDF">
        <w:t>echo "&lt;script&gt;alert('Validation OK');&lt;/script&gt;";</w:t>
      </w:r>
      <w:r w:rsidR="00851F8C" w:rsidRPr="000B0622">
        <w:br w:type="page"/>
      </w:r>
    </w:p>
    <w:p w14:paraId="40C1742A" w14:textId="15D86FE3" w:rsidR="00DF3C0A" w:rsidRDefault="00DF3C0A" w:rsidP="00DF3C0A">
      <w:pPr>
        <w:pStyle w:val="Titre2"/>
        <w:rPr>
          <w:noProof/>
        </w:rPr>
      </w:pPr>
      <w:bookmarkStart w:id="21" w:name="_Toc75132251"/>
      <w:r>
        <w:lastRenderedPageBreak/>
        <w:t xml:space="preserve">Exercice 4 – utilisation de </w:t>
      </w:r>
      <w:r w:rsidRPr="000D33E4">
        <w:rPr>
          <w:noProof/>
        </w:rPr>
        <w:t>jsfiddle</w:t>
      </w:r>
      <w:bookmarkEnd w:id="21"/>
    </w:p>
    <w:p w14:paraId="5C9EEF09" w14:textId="5931F8DF" w:rsidR="00EE34BB" w:rsidRDefault="0049548F" w:rsidP="000C3A58">
      <w:pPr>
        <w:pStyle w:val="PTxt"/>
      </w:pPr>
      <w:r>
        <w:t xml:space="preserve">Dans cet exercice, il fallait tester le debugger JSFiddle sur le site : </w:t>
      </w:r>
      <w:hyperlink r:id="rId64" w:history="1">
        <w:r w:rsidRPr="00EE34BB">
          <w:rPr>
            <w:rStyle w:val="Lienhypertexte"/>
            <w:rFonts w:asciiTheme="minorHAnsi" w:hAnsiTheme="minorHAnsi"/>
            <w:sz w:val="20"/>
          </w:rPr>
          <w:t>https://jsfiddle.net</w:t>
        </w:r>
      </w:hyperlink>
      <w:r w:rsidR="00EE34BB">
        <w:t>.</w:t>
      </w:r>
    </w:p>
    <w:p w14:paraId="1C189155" w14:textId="0523E035" w:rsidR="0049548F" w:rsidRPr="000C3A58" w:rsidRDefault="00EE34BB" w:rsidP="000C3A58">
      <w:pPr>
        <w:pStyle w:val="PTxt"/>
      </w:pPr>
      <w:r>
        <w:t>C’était un exercice facultatif. Malgré cela, le site est plutôt bien construit et permet d’exécuter du code HTML, JavaScript, …. Il détient également une console permettant d’entrer des valeurs comme la console que l’on pourrait trouver dans la console développeur de Chrome.</w:t>
      </w:r>
    </w:p>
    <w:p w14:paraId="47443E6E" w14:textId="652A2D4A" w:rsidR="00711C5A" w:rsidRDefault="00711C5A" w:rsidP="00711C5A">
      <w:pPr>
        <w:pStyle w:val="Titre2"/>
      </w:pPr>
      <w:bookmarkStart w:id="22" w:name="_Toc75132252"/>
      <w:r w:rsidRPr="00A26EE5">
        <w:t>Exercice 5 – variables en JavaScript</w:t>
      </w:r>
      <w:bookmarkEnd w:id="22"/>
    </w:p>
    <w:p w14:paraId="1E1866CC" w14:textId="7248E685" w:rsidR="00CC7F54" w:rsidRPr="00CC7F54" w:rsidRDefault="00513B16" w:rsidP="00CC7F54">
      <w:pPr>
        <w:pStyle w:val="PTxt"/>
      </w:pPr>
      <w:hyperlink r:id="rId65" w:history="1">
        <w:r w:rsidR="00CC7F54" w:rsidRPr="00CC7F54">
          <w:rPr>
            <w:rStyle w:val="Lienhypertexte"/>
            <w:rFonts w:asciiTheme="minorHAnsi" w:hAnsiTheme="minorHAnsi"/>
            <w:sz w:val="20"/>
          </w:rPr>
          <w:t>http://commergnatm.emf-informatique.ch/307/exercice%205/index.html</w:t>
        </w:r>
      </w:hyperlink>
    </w:p>
    <w:p w14:paraId="32F94409" w14:textId="2E2B23CC" w:rsidR="00422D1B" w:rsidRPr="00422D1B" w:rsidRDefault="00422D1B" w:rsidP="00422D1B">
      <w:pPr>
        <w:pStyle w:val="PTxt"/>
      </w:pPr>
      <w:r>
        <w:t>Cet exercice est particulièrement intéressant car nous pouvons voir ce qu’il se passe lors de l’affichage de la console le code javascript que nous avons entré.</w:t>
      </w:r>
    </w:p>
    <w:p w14:paraId="7396AC02" w14:textId="4C7EB5B6" w:rsidR="00DE1522" w:rsidRDefault="004E0937" w:rsidP="00DE1522">
      <w:pPr>
        <w:pStyle w:val="PTxt"/>
      </w:pPr>
      <w:r>
        <w:rPr>
          <w:noProof/>
        </w:rPr>
        <w:drawing>
          <wp:inline distT="0" distB="0" distL="0" distR="0" wp14:anchorId="48C32E18" wp14:editId="02CC3214">
            <wp:extent cx="2209800" cy="291465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209800" cy="2914650"/>
                    </a:xfrm>
                    <a:prstGeom prst="rect">
                      <a:avLst/>
                    </a:prstGeom>
                  </pic:spPr>
                </pic:pic>
              </a:graphicData>
            </a:graphic>
          </wp:inline>
        </w:drawing>
      </w:r>
    </w:p>
    <w:p w14:paraId="340DF749" w14:textId="13A89BA5" w:rsidR="007D131B" w:rsidRDefault="007D131B" w:rsidP="00DE1522">
      <w:pPr>
        <w:pStyle w:val="PTxt"/>
      </w:pPr>
      <w:r>
        <w:t>Nous pouvons donc constater qu’il est possible d’afficher la valeur d’une variable dans une phrase. Pour cela, nous allons utiliser « ${&lt;la variable&gt;} »</w:t>
      </w:r>
      <w:r w:rsidR="0012428A">
        <w:t> :</w:t>
      </w:r>
    </w:p>
    <w:p w14:paraId="4667BA78" w14:textId="631D8319" w:rsidR="0012428A" w:rsidRPr="00D74F98" w:rsidRDefault="00DC181C" w:rsidP="00DB5288">
      <w:pPr>
        <w:pStyle w:val="PCode1"/>
        <w:rPr>
          <w:lang w:val="fr-CH"/>
        </w:rPr>
      </w:pPr>
      <w:r w:rsidRPr="00D74F98">
        <w:rPr>
          <w:lang w:val="fr-CH"/>
        </w:rPr>
        <w:t>console.log(`${a} + ${b} = ` + (a + b));</w:t>
      </w:r>
    </w:p>
    <w:p w14:paraId="26EFEB22" w14:textId="1B8BFADE" w:rsidR="00030C6F" w:rsidRDefault="00952FA5" w:rsidP="00024804">
      <w:pPr>
        <w:pStyle w:val="PTxt"/>
      </w:pPr>
      <w:r>
        <w:t>C</w:t>
      </w:r>
      <w:r w:rsidR="00030C6F">
        <w:t>e qui donne :</w:t>
      </w:r>
    </w:p>
    <w:p w14:paraId="5D48CAEC" w14:textId="2A50795E" w:rsidR="00030C6F" w:rsidRDefault="00D644BD" w:rsidP="00024804">
      <w:pPr>
        <w:pStyle w:val="PTxt"/>
      </w:pPr>
      <w:r>
        <w:rPr>
          <w:noProof/>
        </w:rPr>
        <w:drawing>
          <wp:inline distT="0" distB="0" distL="0" distR="0" wp14:anchorId="1F4A78B2" wp14:editId="18EAA1F2">
            <wp:extent cx="813423" cy="176598"/>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27838" cy="179728"/>
                    </a:xfrm>
                    <a:prstGeom prst="rect">
                      <a:avLst/>
                    </a:prstGeom>
                  </pic:spPr>
                </pic:pic>
              </a:graphicData>
            </a:graphic>
          </wp:inline>
        </w:drawing>
      </w:r>
    </w:p>
    <w:p w14:paraId="45F68530" w14:textId="55E300C2" w:rsidR="00D71B3C" w:rsidRDefault="006C6877" w:rsidP="00024804">
      <w:pPr>
        <w:pStyle w:val="PTxt"/>
      </w:pPr>
      <w:r>
        <w:t>Nous pouvons aussi voir que lorsque nous utilisons l’opérateur « &amp;&amp; » qui est « AND »</w:t>
      </w:r>
      <w:r w:rsidR="002F5E31">
        <w:t xml:space="preserve">, il affichera toujours </w:t>
      </w:r>
      <w:r w:rsidR="00162194">
        <w:t xml:space="preserve">« false » </w:t>
      </w:r>
      <w:r w:rsidR="002F5E31">
        <w:t>s’il y a une</w:t>
      </w:r>
      <w:r w:rsidR="00675CBC">
        <w:t xml:space="preserve"> </w:t>
      </w:r>
      <w:r w:rsidR="005D02E8">
        <w:t>des valeurs</w:t>
      </w:r>
      <w:r w:rsidR="002F5E31">
        <w:t xml:space="preserve"> </w:t>
      </w:r>
      <w:r w:rsidR="00027958">
        <w:t xml:space="preserve">n’est pas confirmé </w:t>
      </w:r>
      <w:r w:rsidR="00645157">
        <w:t xml:space="preserve">et que l’opérateur « || » qui signifie « OU » affichera </w:t>
      </w:r>
      <w:r w:rsidR="008647CD">
        <w:t>« true » si une des valeurs est confirmé</w:t>
      </w:r>
      <w:r w:rsidR="008B2010">
        <w:t>.</w:t>
      </w:r>
    </w:p>
    <w:p w14:paraId="301CA497" w14:textId="10A087FC" w:rsidR="00EB5CA4" w:rsidRDefault="00D71B3C" w:rsidP="00024804">
      <w:pPr>
        <w:pStyle w:val="PTxt"/>
      </w:pPr>
      <w:r>
        <w:br w:type="page"/>
      </w:r>
    </w:p>
    <w:p w14:paraId="54F74D1D" w14:textId="71FD235A" w:rsidR="0066206C" w:rsidRDefault="0066206C" w:rsidP="007201AE">
      <w:pPr>
        <w:pStyle w:val="Titre2"/>
      </w:pPr>
      <w:bookmarkStart w:id="23" w:name="_Toc75132253"/>
      <w:r>
        <w:lastRenderedPageBreak/>
        <w:t xml:space="preserve">Exercice 6 </w:t>
      </w:r>
      <w:r w:rsidR="00E108DB">
        <w:t>– la structure de contrôle SWITCH</w:t>
      </w:r>
      <w:bookmarkEnd w:id="23"/>
    </w:p>
    <w:p w14:paraId="17423433" w14:textId="44BB64C6" w:rsidR="00CC7F54" w:rsidRPr="00CC7F54" w:rsidRDefault="00513B16" w:rsidP="00CC7F54">
      <w:pPr>
        <w:pStyle w:val="PTxt"/>
      </w:pPr>
      <w:hyperlink r:id="rId68" w:history="1">
        <w:r w:rsidR="00CC7F54" w:rsidRPr="00CC7F54">
          <w:rPr>
            <w:rStyle w:val="Lienhypertexte"/>
            <w:rFonts w:asciiTheme="minorHAnsi" w:hAnsiTheme="minorHAnsi"/>
            <w:sz w:val="20"/>
          </w:rPr>
          <w:t>http://commergnatm.emf-informatique.ch/307/exercice%206/index.html</w:t>
        </w:r>
      </w:hyperlink>
    </w:p>
    <w:p w14:paraId="5965228E" w14:textId="77777777" w:rsidR="00133713" w:rsidRDefault="00AC33BF" w:rsidP="00FA4ECA">
      <w:pPr>
        <w:pStyle w:val="PTxt"/>
      </w:pPr>
      <w:r>
        <w:t xml:space="preserve">Dans cet exercice, il a </w:t>
      </w:r>
      <w:r w:rsidR="00E755CE">
        <w:t>fallu</w:t>
      </w:r>
      <w:r>
        <w:t xml:space="preserve"> montrer 2 façons d’afficher le jour de la semaine que nous somme aujourd’hui. Pour la première méthode « </w:t>
      </w:r>
      <w:r w:rsidRPr="00AC33BF">
        <w:t>afficherJourSemaine()</w:t>
      </w:r>
      <w:r>
        <w:t> »</w:t>
      </w:r>
      <w:r w:rsidR="001C716F">
        <w:t xml:space="preserve"> j’ai utilisé un « switch() ».</w:t>
      </w:r>
    </w:p>
    <w:p w14:paraId="7EC3B91C" w14:textId="26F27A87" w:rsidR="00FA4ECA" w:rsidRDefault="00D73581" w:rsidP="00FA4ECA">
      <w:pPr>
        <w:pStyle w:val="PTxt"/>
      </w:pPr>
      <w:r>
        <w:t>Le</w:t>
      </w:r>
      <w:r w:rsidR="001C716F">
        <w:t xml:space="preserve"> switch s’utilise de la manière suivante :</w:t>
      </w:r>
    </w:p>
    <w:p w14:paraId="3F534A56" w14:textId="0D6DC497" w:rsidR="00C96C8F" w:rsidRPr="00C302F9" w:rsidRDefault="002629A0" w:rsidP="00C96C8F">
      <w:pPr>
        <w:pStyle w:val="PCode1"/>
        <w:rPr>
          <w:lang w:val="fr-CH"/>
        </w:rPr>
      </w:pPr>
      <w:r>
        <w:rPr>
          <w:lang w:val="fr-CH"/>
        </w:rPr>
        <w:t>s</w:t>
      </w:r>
      <w:r w:rsidR="00C96C8F" w:rsidRPr="00C302F9">
        <w:rPr>
          <w:lang w:val="fr-CH"/>
        </w:rPr>
        <w:t xml:space="preserve">witch (&lt;la </w:t>
      </w:r>
      <w:r w:rsidR="00CE41E5" w:rsidRPr="00C302F9">
        <w:rPr>
          <w:lang w:val="fr-CH"/>
        </w:rPr>
        <w:t>variable</w:t>
      </w:r>
      <w:r w:rsidR="00C96C8F" w:rsidRPr="00C302F9">
        <w:rPr>
          <w:lang w:val="fr-CH"/>
        </w:rPr>
        <w:t xml:space="preserve"> à changer</w:t>
      </w:r>
      <w:r w:rsidR="00C302F9" w:rsidRPr="00C302F9">
        <w:rPr>
          <w:lang w:val="fr-CH"/>
        </w:rPr>
        <w:t>&gt;</w:t>
      </w:r>
      <w:r w:rsidR="00C96C8F" w:rsidRPr="00C302F9">
        <w:rPr>
          <w:lang w:val="fr-CH"/>
        </w:rPr>
        <w:t>)</w:t>
      </w:r>
      <w:r w:rsidR="00C302F9" w:rsidRPr="00C302F9">
        <w:rPr>
          <w:lang w:val="fr-CH"/>
        </w:rPr>
        <w:t xml:space="preserve"> {</w:t>
      </w:r>
    </w:p>
    <w:p w14:paraId="58444871" w14:textId="24280C43" w:rsidR="00EA47FA" w:rsidRDefault="00C63FF6" w:rsidP="00C96C8F">
      <w:pPr>
        <w:pStyle w:val="PCode1"/>
        <w:rPr>
          <w:lang w:val="fr-CH"/>
        </w:rPr>
      </w:pPr>
      <w:r>
        <w:rPr>
          <w:lang w:val="fr-CH"/>
        </w:rPr>
        <w:t xml:space="preserve">  </w:t>
      </w:r>
      <w:r w:rsidR="004D6B66">
        <w:rPr>
          <w:lang w:val="fr-CH"/>
        </w:rPr>
        <w:t>c</w:t>
      </w:r>
      <w:r>
        <w:rPr>
          <w:lang w:val="fr-CH"/>
        </w:rPr>
        <w:t xml:space="preserve">ase &lt;valeur </w:t>
      </w:r>
      <w:r w:rsidR="00EA47FA">
        <w:rPr>
          <w:lang w:val="fr-CH"/>
        </w:rPr>
        <w:t>que l’on obtient dans la variable</w:t>
      </w:r>
      <w:r>
        <w:rPr>
          <w:lang w:val="fr-CH"/>
        </w:rPr>
        <w:t>&gt;:</w:t>
      </w:r>
    </w:p>
    <w:p w14:paraId="055A09C2" w14:textId="6417F684" w:rsidR="00C302F9" w:rsidRDefault="00EA47FA" w:rsidP="00C96C8F">
      <w:pPr>
        <w:pStyle w:val="PCode1"/>
        <w:rPr>
          <w:lang w:val="fr-CH"/>
        </w:rPr>
      </w:pPr>
      <w:r>
        <w:rPr>
          <w:lang w:val="fr-CH"/>
        </w:rPr>
        <w:t xml:space="preserve">    ..</w:t>
      </w:r>
    </w:p>
    <w:p w14:paraId="4C3966C8" w14:textId="409078D3" w:rsidR="00590DA7" w:rsidRDefault="006C762C" w:rsidP="00590DA7">
      <w:pPr>
        <w:pStyle w:val="PCode1"/>
        <w:rPr>
          <w:lang w:val="fr-CH"/>
        </w:rPr>
      </w:pPr>
      <w:r>
        <w:rPr>
          <w:lang w:val="fr-CH"/>
        </w:rPr>
        <w:t xml:space="preserve">    break; // pour arrêter de chercher dans le switch</w:t>
      </w:r>
    </w:p>
    <w:p w14:paraId="11855FD6" w14:textId="5680C0E3" w:rsidR="00905C21" w:rsidRPr="00C302F9" w:rsidRDefault="00905C21" w:rsidP="00C96C8F">
      <w:pPr>
        <w:pStyle w:val="PCode1"/>
        <w:rPr>
          <w:lang w:val="fr-CH"/>
        </w:rPr>
      </w:pPr>
      <w:r>
        <w:rPr>
          <w:lang w:val="fr-CH"/>
        </w:rPr>
        <w:t>}</w:t>
      </w:r>
    </w:p>
    <w:p w14:paraId="2E6BCC3A" w14:textId="5CC0DB7D" w:rsidR="00FA4ECA" w:rsidRDefault="00B66FDA" w:rsidP="00FA4ECA">
      <w:pPr>
        <w:pStyle w:val="PTxt"/>
      </w:pPr>
      <w:r>
        <w:t>J’ai donc récupéré le numéro du jour de la semaine dans lequel nous sommes et mis ce numéro dans une variable que j’ai nommé « jour ».</w:t>
      </w:r>
    </w:p>
    <w:p w14:paraId="6DB14271" w14:textId="0FC39548" w:rsidR="006D4A19" w:rsidRDefault="00AF574A" w:rsidP="00FA4ECA">
      <w:pPr>
        <w:pStyle w:val="PTxt"/>
      </w:pPr>
      <w:r>
        <w:t>Voici ce que j’ai écrit :</w:t>
      </w:r>
    </w:p>
    <w:p w14:paraId="529319D4" w14:textId="7397375F" w:rsidR="006D4A19" w:rsidRPr="00D74F98" w:rsidRDefault="006D4A19" w:rsidP="006D4A19">
      <w:pPr>
        <w:pStyle w:val="PCode1"/>
      </w:pPr>
      <w:r w:rsidRPr="00D74F98">
        <w:t>let jour = new Date().getDay();</w:t>
      </w:r>
    </w:p>
    <w:p w14:paraId="5D9F56B0" w14:textId="60F026FE" w:rsidR="00FA4ECA" w:rsidRDefault="00D74F98" w:rsidP="00FA4ECA">
      <w:pPr>
        <w:pStyle w:val="PTxt"/>
      </w:pPr>
      <w:r w:rsidRPr="00D74F98">
        <w:t>Cependant pour le tabl</w:t>
      </w:r>
      <w:r>
        <w:t>eau, je vais devoir faire un petit peu différemment :</w:t>
      </w:r>
    </w:p>
    <w:p w14:paraId="05B6B139" w14:textId="77777777" w:rsidR="00D74F98" w:rsidRPr="00D74F98" w:rsidRDefault="00D74F98" w:rsidP="00D74F98">
      <w:pPr>
        <w:pStyle w:val="PCode1"/>
      </w:pPr>
      <w:r w:rsidRPr="000F5CF3">
        <w:rPr>
          <w:lang w:val="fr-CH"/>
        </w:rPr>
        <w:t xml:space="preserve">  </w:t>
      </w:r>
      <w:r w:rsidRPr="00D74F98">
        <w:t>let date = new Date().getDay();</w:t>
      </w:r>
    </w:p>
    <w:p w14:paraId="0C423E7F" w14:textId="4CB9888F" w:rsidR="00D74F98" w:rsidRPr="00D74F98" w:rsidRDefault="00D74F98" w:rsidP="00D74F98">
      <w:pPr>
        <w:pStyle w:val="PCode1"/>
        <w:rPr>
          <w:lang w:val="fr-CH"/>
        </w:rPr>
      </w:pPr>
      <w:r w:rsidRPr="00D74F98">
        <w:t xml:space="preserve">  </w:t>
      </w:r>
      <w:r w:rsidRPr="00D74F98">
        <w:rPr>
          <w:lang w:val="fr-CH"/>
        </w:rPr>
        <w:t>let jour = joursSemaine[date - 1];</w:t>
      </w:r>
    </w:p>
    <w:p w14:paraId="1B650EDA" w14:textId="6F0A6260" w:rsidR="00FA4ECA" w:rsidRPr="00D74F98" w:rsidRDefault="00D74F98" w:rsidP="00FA4ECA">
      <w:pPr>
        <w:pStyle w:val="PTxt"/>
      </w:pPr>
      <w:r>
        <w:t>Je vais faire comme pour l’autre solution avec les switch c’est-à-dire utiliser « new Date().getDay() ; » puis ensuite je vais aller chercher le jour qui correspond au numéro – 1 car je parcours un tableau et que les tableaux commence à 0.</w:t>
      </w:r>
    </w:p>
    <w:p w14:paraId="16A7E40A" w14:textId="3DE4BE87" w:rsidR="00BC6221" w:rsidRDefault="00711C5A" w:rsidP="00024804">
      <w:pPr>
        <w:pStyle w:val="PTxt"/>
      </w:pPr>
      <w:r w:rsidRPr="00D74F98">
        <w:br w:type="page"/>
      </w:r>
    </w:p>
    <w:p w14:paraId="0B6E1797" w14:textId="66C89820" w:rsidR="008D04BA" w:rsidRDefault="00063693" w:rsidP="008D04BA">
      <w:pPr>
        <w:pStyle w:val="Titre2"/>
      </w:pPr>
      <w:bookmarkStart w:id="24" w:name="_Toc75132254"/>
      <w:r w:rsidRPr="008D04BA">
        <w:rPr>
          <w:lang w:val="en-GB"/>
        </w:rPr>
        <w:lastRenderedPageBreak/>
        <w:t>Exerci</w:t>
      </w:r>
      <w:r>
        <w:rPr>
          <w:lang w:val="en-GB"/>
        </w:rPr>
        <w:t>c</w:t>
      </w:r>
      <w:r w:rsidRPr="008D04BA">
        <w:rPr>
          <w:lang w:val="en-GB"/>
        </w:rPr>
        <w:t>e</w:t>
      </w:r>
      <w:r w:rsidR="008D04BA" w:rsidRPr="008D04BA">
        <w:rPr>
          <w:lang w:val="en-GB"/>
        </w:rPr>
        <w:t xml:space="preserve"> 7 </w:t>
      </w:r>
      <w:r w:rsidR="00364262" w:rsidRPr="008D04BA">
        <w:rPr>
          <w:lang w:val="en-GB"/>
        </w:rPr>
        <w:t xml:space="preserve">- </w:t>
      </w:r>
      <w:r w:rsidR="00637884">
        <w:t>les boucles en JavaScript</w:t>
      </w:r>
      <w:bookmarkEnd w:id="24"/>
    </w:p>
    <w:p w14:paraId="38810002" w14:textId="3A174FA9" w:rsidR="004343F9" w:rsidRPr="004343F9" w:rsidRDefault="00513B16" w:rsidP="004343F9">
      <w:pPr>
        <w:pStyle w:val="PTxt"/>
      </w:pPr>
      <w:hyperlink r:id="rId69" w:history="1">
        <w:r w:rsidR="004343F9" w:rsidRPr="004343F9">
          <w:rPr>
            <w:rStyle w:val="Lienhypertexte"/>
            <w:rFonts w:asciiTheme="minorHAnsi" w:hAnsiTheme="minorHAnsi"/>
            <w:sz w:val="20"/>
          </w:rPr>
          <w:t>http://commergnatm.emf-informatique.ch/307/exercice%207/index.html</w:t>
        </w:r>
      </w:hyperlink>
    </w:p>
    <w:p w14:paraId="114B3F53" w14:textId="77777777" w:rsidR="00DF4D11" w:rsidRDefault="00364262" w:rsidP="00364262">
      <w:pPr>
        <w:pStyle w:val="PTxt"/>
      </w:pPr>
      <w:r w:rsidRPr="00364262">
        <w:t>Dans cet exercice, il fallait es</w:t>
      </w:r>
      <w:r>
        <w:t>sayer d’utiliser les différents types de boucles qui existe</w:t>
      </w:r>
      <w:r w:rsidR="00DF4D11">
        <w:t>. Elles sont similaires à celle que l’on peut trouver en Java.</w:t>
      </w:r>
    </w:p>
    <w:p w14:paraId="4BD86483" w14:textId="33497CEE" w:rsidR="00DF4D11" w:rsidRDefault="00DF4D11" w:rsidP="00364262">
      <w:pPr>
        <w:pStyle w:val="PTxt"/>
      </w:pPr>
      <w:r>
        <w:t>Le « for » s’utilise de la manière suivante :</w:t>
      </w:r>
    </w:p>
    <w:p w14:paraId="11AC42C6" w14:textId="4D50951A" w:rsidR="00364262" w:rsidRPr="000F5CF3" w:rsidRDefault="002922F7" w:rsidP="002922F7">
      <w:pPr>
        <w:pStyle w:val="PCode1"/>
        <w:rPr>
          <w:lang w:val="fr-CH"/>
        </w:rPr>
      </w:pPr>
      <w:r w:rsidRPr="000F5CF3">
        <w:rPr>
          <w:lang w:val="fr-CH"/>
        </w:rPr>
        <w:t>for (let i = 0; i &lt; 5; i++) {</w:t>
      </w:r>
    </w:p>
    <w:p w14:paraId="328B70E1" w14:textId="28E95EFA" w:rsidR="002922F7" w:rsidRPr="000F5CF3" w:rsidRDefault="002922F7" w:rsidP="002922F7">
      <w:pPr>
        <w:pStyle w:val="PCode1"/>
        <w:rPr>
          <w:lang w:val="fr-CH"/>
        </w:rPr>
      </w:pPr>
      <w:r w:rsidRPr="000F5CF3">
        <w:rPr>
          <w:lang w:val="fr-CH"/>
        </w:rPr>
        <w:t xml:space="preserve">  …</w:t>
      </w:r>
    </w:p>
    <w:p w14:paraId="362CB38F" w14:textId="34EEE9A3" w:rsidR="002922F7" w:rsidRPr="000F5CF3" w:rsidRDefault="002922F7" w:rsidP="002922F7">
      <w:pPr>
        <w:pStyle w:val="PCode1"/>
        <w:rPr>
          <w:lang w:val="fr-CH"/>
        </w:rPr>
      </w:pPr>
      <w:r w:rsidRPr="000F5CF3">
        <w:rPr>
          <w:lang w:val="fr-CH"/>
        </w:rPr>
        <w:t>}</w:t>
      </w:r>
    </w:p>
    <w:p w14:paraId="7B63BC42" w14:textId="5C0E5FCD" w:rsidR="00711C5A" w:rsidRDefault="00AA2589" w:rsidP="00024804">
      <w:pPr>
        <w:pStyle w:val="PTxt"/>
      </w:pPr>
      <w:r w:rsidRPr="00AA2589">
        <w:t>Il va donc faire une variab</w:t>
      </w:r>
      <w:r>
        <w:t xml:space="preserve">le « i » qui aura comme type : </w:t>
      </w:r>
      <w:r w:rsidR="008E23CF">
        <w:t>I</w:t>
      </w:r>
      <w:r>
        <w:t xml:space="preserve">nt et qui aura la valeur de 0. Il fera la boucle tant que « i » est plus petit que 5 et va ensuite </w:t>
      </w:r>
      <w:r w:rsidR="002A0B42">
        <w:t>incrémenter</w:t>
      </w:r>
      <w:r>
        <w:t xml:space="preserve"> de 1 la variable.</w:t>
      </w:r>
      <w:r w:rsidR="002A0B42">
        <w:t xml:space="preserve"> Une fois qu’il est plus grand que 5 (donc qu’elle est à 6)</w:t>
      </w:r>
      <w:r w:rsidR="00E1053D">
        <w:t>,</w:t>
      </w:r>
      <w:r w:rsidR="002A0B42">
        <w:t xml:space="preserve"> la </w:t>
      </w:r>
      <w:r w:rsidR="00E1053D">
        <w:t>boucle s’arrête.</w:t>
      </w:r>
    </w:p>
    <w:p w14:paraId="2E7E18E9" w14:textId="5C56E7CE" w:rsidR="00024804" w:rsidRDefault="00FE50C5" w:rsidP="00024804">
      <w:pPr>
        <w:pStyle w:val="PTxt"/>
      </w:pPr>
      <w:r>
        <w:t>La boucle « while » est un peu différente, car elle signifie « tant que</w:t>
      </w:r>
      <w:r w:rsidR="00DE6ECA">
        <w:t> »</w:t>
      </w:r>
      <w:r>
        <w:t> :</w:t>
      </w:r>
    </w:p>
    <w:p w14:paraId="05BE2975" w14:textId="0DE9EA3A" w:rsidR="00FE50C5" w:rsidRPr="000F5CF3" w:rsidRDefault="00DE6ECA" w:rsidP="00AF0D78">
      <w:pPr>
        <w:pStyle w:val="PCode1"/>
        <w:rPr>
          <w:lang w:val="fr-CH"/>
        </w:rPr>
      </w:pPr>
      <w:r w:rsidRPr="000F5CF3">
        <w:rPr>
          <w:lang w:val="fr-CH"/>
        </w:rPr>
        <w:t>while (i &lt; 5) {</w:t>
      </w:r>
    </w:p>
    <w:p w14:paraId="61CB5E3A" w14:textId="1357562E" w:rsidR="00CE5A20" w:rsidRPr="000F5CF3" w:rsidRDefault="00CE5A20" w:rsidP="00AF0D78">
      <w:pPr>
        <w:pStyle w:val="PCode1"/>
        <w:rPr>
          <w:lang w:val="fr-CH"/>
        </w:rPr>
      </w:pPr>
      <w:r w:rsidRPr="000F5CF3">
        <w:rPr>
          <w:lang w:val="fr-CH"/>
        </w:rPr>
        <w:t xml:space="preserve">  …</w:t>
      </w:r>
    </w:p>
    <w:p w14:paraId="6935C055" w14:textId="0F8F25A9" w:rsidR="00DE6ECA" w:rsidRPr="000F5CF3" w:rsidRDefault="00CE5A20" w:rsidP="00AF0D78">
      <w:pPr>
        <w:pStyle w:val="PCode1"/>
        <w:rPr>
          <w:lang w:val="fr-CH"/>
        </w:rPr>
      </w:pPr>
      <w:r w:rsidRPr="000F5CF3">
        <w:rPr>
          <w:lang w:val="fr-CH"/>
        </w:rPr>
        <w:t xml:space="preserve">  </w:t>
      </w:r>
      <w:r w:rsidR="00DE6ECA" w:rsidRPr="000F5CF3">
        <w:rPr>
          <w:lang w:val="fr-CH"/>
        </w:rPr>
        <w:t>i++</w:t>
      </w:r>
    </w:p>
    <w:p w14:paraId="54030C4D" w14:textId="1AF9EDEE" w:rsidR="00DE6ECA" w:rsidRPr="000F5CF3" w:rsidRDefault="00DE6ECA" w:rsidP="00AF0D78">
      <w:pPr>
        <w:pStyle w:val="PCode1"/>
        <w:rPr>
          <w:lang w:val="fr-CH"/>
        </w:rPr>
      </w:pPr>
      <w:r w:rsidRPr="000F5CF3">
        <w:rPr>
          <w:lang w:val="fr-CH"/>
        </w:rPr>
        <w:t>}</w:t>
      </w:r>
    </w:p>
    <w:p w14:paraId="012979A3" w14:textId="1D0B674F" w:rsidR="003B5BF1" w:rsidRDefault="003B5BF1" w:rsidP="003B5BF1">
      <w:pPr>
        <w:pStyle w:val="PTxt"/>
      </w:pPr>
      <w:r>
        <w:t>Tant que « i » est plus petit que 5, on continue la boucle. Dans la boucle, nous incrémentons de 1 jusqu’à ce que « i » soit plus grand que 5.</w:t>
      </w:r>
    </w:p>
    <w:p w14:paraId="354AF85D" w14:textId="41539D82" w:rsidR="00DC26C0" w:rsidRPr="00C016BA" w:rsidRDefault="00DC26C0" w:rsidP="003B5BF1">
      <w:pPr>
        <w:pStyle w:val="PTxt"/>
      </w:pPr>
      <w:r w:rsidRPr="00C016BA">
        <w:t>Pour finir, « do whil</w:t>
      </w:r>
      <w:r w:rsidR="000F5CF3" w:rsidRPr="00C016BA">
        <w:t>e</w:t>
      </w:r>
      <w:r w:rsidR="000F5CF3">
        <w:t> »</w:t>
      </w:r>
      <w:r w:rsidR="00C016BA">
        <w:t xml:space="preserve"> fera exactement la même chose que while sauf, que cette boucle fera obligatoirement une fois ce qui est marqué entre le « do {…} while(…) »</w:t>
      </w:r>
      <w:r w:rsidR="001B6D36">
        <w:t>.</w:t>
      </w:r>
    </w:p>
    <w:p w14:paraId="26A1C0F3" w14:textId="77777777" w:rsidR="00DC26C0" w:rsidRPr="00DC26C0" w:rsidRDefault="00DC26C0" w:rsidP="00DC26C0">
      <w:pPr>
        <w:pStyle w:val="PCode1"/>
      </w:pPr>
      <w:r w:rsidRPr="00C016BA">
        <w:rPr>
          <w:lang w:val="fr-CH"/>
        </w:rPr>
        <w:t xml:space="preserve"> </w:t>
      </w:r>
      <w:r w:rsidRPr="00DC26C0">
        <w:t>do {</w:t>
      </w:r>
    </w:p>
    <w:p w14:paraId="2673FEA6" w14:textId="0C3CBEED" w:rsidR="00DC26C0" w:rsidRPr="00DC26C0" w:rsidRDefault="00DC26C0" w:rsidP="00DC26C0">
      <w:pPr>
        <w:pStyle w:val="PCode1"/>
      </w:pPr>
      <w:r w:rsidRPr="00DC26C0">
        <w:t xml:space="preserve">  textInfo.innerHTML += "&lt;br/&gt;i = " + i;</w:t>
      </w:r>
    </w:p>
    <w:p w14:paraId="301DE52F" w14:textId="1E86B0D2" w:rsidR="00DC26C0" w:rsidRDefault="00DC26C0" w:rsidP="00DC26C0">
      <w:pPr>
        <w:pStyle w:val="PCode1"/>
      </w:pPr>
      <w:r w:rsidRPr="00DC26C0">
        <w:t xml:space="preserve">  </w:t>
      </w:r>
      <w:r>
        <w:t>i++;</w:t>
      </w:r>
    </w:p>
    <w:p w14:paraId="328EF4E0" w14:textId="2A78F0CE" w:rsidR="00DC26C0" w:rsidRDefault="00DC26C0" w:rsidP="00DC26C0">
      <w:pPr>
        <w:pStyle w:val="PCode1"/>
      </w:pPr>
      <w:r>
        <w:t>} while (i &lt; 5);</w:t>
      </w:r>
    </w:p>
    <w:p w14:paraId="53AC5CD8" w14:textId="5D950B32" w:rsidR="00AE0D4D" w:rsidRDefault="00AE0D4D" w:rsidP="00AE0D4D">
      <w:r>
        <w:br w:type="page"/>
      </w:r>
    </w:p>
    <w:p w14:paraId="30495DAC" w14:textId="34367B1C" w:rsidR="004343F9" w:rsidRDefault="006E7E8C" w:rsidP="004343F9">
      <w:pPr>
        <w:pStyle w:val="Titre2"/>
      </w:pPr>
      <w:bookmarkStart w:id="25" w:name="_Toc75132255"/>
      <w:r>
        <w:lastRenderedPageBreak/>
        <w:t xml:space="preserve">Exercice 8 - </w:t>
      </w:r>
      <w:r w:rsidR="00F13D78">
        <w:t>tableau associatif ou tableau d’objets JSON</w:t>
      </w:r>
      <w:bookmarkEnd w:id="25"/>
    </w:p>
    <w:p w14:paraId="291DB4CB" w14:textId="050D12F5" w:rsidR="004343F9" w:rsidRPr="004343F9" w:rsidRDefault="00513B16" w:rsidP="004343F9">
      <w:pPr>
        <w:pStyle w:val="PTxt"/>
      </w:pPr>
      <w:hyperlink r:id="rId70" w:history="1">
        <w:r w:rsidR="004343F9" w:rsidRPr="004343F9">
          <w:rPr>
            <w:rStyle w:val="Lienhypertexte"/>
            <w:rFonts w:asciiTheme="minorHAnsi" w:hAnsiTheme="minorHAnsi"/>
            <w:sz w:val="20"/>
          </w:rPr>
          <w:t>http://commergnatm.emf-informatique.ch/307/exercice%208/index.html</w:t>
        </w:r>
      </w:hyperlink>
    </w:p>
    <w:p w14:paraId="6F6C10D6" w14:textId="352E976D" w:rsidR="004F5A85" w:rsidRDefault="004F5A85" w:rsidP="004F5A85">
      <w:pPr>
        <w:pStyle w:val="PTxt"/>
      </w:pPr>
      <w:r>
        <w:t>Dans cet exercice, j’ai stocké un tableau de personne dans une variable que j’ai nommé « json » et qui contiendra des tableaux</w:t>
      </w:r>
      <w:r w:rsidR="009530D1">
        <w:t> :</w:t>
      </w:r>
    </w:p>
    <w:p w14:paraId="07FC55B9" w14:textId="77777777" w:rsidR="005129B9" w:rsidRPr="005129B9" w:rsidRDefault="005129B9" w:rsidP="005129B9">
      <w:pPr>
        <w:pStyle w:val="PCode1"/>
      </w:pPr>
      <w:r w:rsidRPr="005129B9">
        <w:t>const json = {</w:t>
      </w:r>
    </w:p>
    <w:p w14:paraId="7671515A" w14:textId="77777777" w:rsidR="005129B9" w:rsidRPr="005129B9" w:rsidRDefault="005129B9" w:rsidP="005129B9">
      <w:pPr>
        <w:pStyle w:val="PCode1"/>
      </w:pPr>
      <w:r w:rsidRPr="005129B9">
        <w:t xml:space="preserve">  personnes: [</w:t>
      </w:r>
    </w:p>
    <w:p w14:paraId="744ADDE8" w14:textId="77777777" w:rsidR="005129B9" w:rsidRPr="005129B9" w:rsidRDefault="005129B9" w:rsidP="005129B9">
      <w:pPr>
        <w:pStyle w:val="PCode1"/>
      </w:pPr>
      <w:r w:rsidRPr="005129B9">
        <w:t xml:space="preserve">    { prenom: "John", nom: "Doe", age: 44 },</w:t>
      </w:r>
    </w:p>
    <w:p w14:paraId="773002FE" w14:textId="77777777" w:rsidR="005129B9" w:rsidRPr="005129B9" w:rsidRDefault="005129B9" w:rsidP="005129B9">
      <w:pPr>
        <w:pStyle w:val="PCode1"/>
      </w:pPr>
      <w:r w:rsidRPr="005129B9">
        <w:t xml:space="preserve">    { prenom: "Anna", nom: "Smith", age: 32 },</w:t>
      </w:r>
    </w:p>
    <w:p w14:paraId="07EFB1E7" w14:textId="77777777" w:rsidR="005129B9" w:rsidRPr="00BF5350" w:rsidRDefault="005129B9" w:rsidP="005129B9">
      <w:pPr>
        <w:pStyle w:val="PCode1"/>
        <w:rPr>
          <w:lang w:val="fr-CH"/>
        </w:rPr>
      </w:pPr>
      <w:r w:rsidRPr="005129B9">
        <w:t xml:space="preserve">    </w:t>
      </w:r>
      <w:r w:rsidRPr="00BF5350">
        <w:rPr>
          <w:lang w:val="fr-CH"/>
        </w:rPr>
        <w:t>{ prenom: "Peter", nom: "Jones", age: 29 },</w:t>
      </w:r>
    </w:p>
    <w:p w14:paraId="1188A67D" w14:textId="77777777" w:rsidR="005129B9" w:rsidRPr="00364476" w:rsidRDefault="005129B9" w:rsidP="005129B9">
      <w:pPr>
        <w:pStyle w:val="PCode1"/>
        <w:rPr>
          <w:lang w:val="fr-CH"/>
        </w:rPr>
      </w:pPr>
      <w:r w:rsidRPr="00BF5350">
        <w:rPr>
          <w:lang w:val="fr-CH"/>
        </w:rPr>
        <w:t xml:space="preserve">  </w:t>
      </w:r>
      <w:r w:rsidRPr="00364476">
        <w:rPr>
          <w:lang w:val="fr-CH"/>
        </w:rPr>
        <w:t>],</w:t>
      </w:r>
    </w:p>
    <w:p w14:paraId="57740DA8" w14:textId="4267CC65" w:rsidR="009530D1" w:rsidRPr="00364476" w:rsidRDefault="005129B9" w:rsidP="005129B9">
      <w:pPr>
        <w:pStyle w:val="PCode1"/>
        <w:rPr>
          <w:lang w:val="fr-CH"/>
        </w:rPr>
      </w:pPr>
      <w:r w:rsidRPr="00364476">
        <w:rPr>
          <w:lang w:val="fr-CH"/>
        </w:rPr>
        <w:t>};</w:t>
      </w:r>
    </w:p>
    <w:p w14:paraId="50533C05" w14:textId="1292E4EA" w:rsidR="009530D1" w:rsidRDefault="009530D1" w:rsidP="004F5A85">
      <w:pPr>
        <w:pStyle w:val="PTxt"/>
      </w:pPr>
      <w:r>
        <w:t xml:space="preserve">Ensuite, quand je voudrais accéder </w:t>
      </w:r>
      <w:r w:rsidR="00364476">
        <w:t>à une personne par exemple qui se trouve dans mon tableau, je vais devoir appeler la variable « json » puis le tableau de personnes « personnes »</w:t>
      </w:r>
      <w:r w:rsidR="00AA32CE">
        <w:t> :</w:t>
      </w:r>
    </w:p>
    <w:p w14:paraId="30376961" w14:textId="77777777" w:rsidR="00A45A47" w:rsidRPr="00A45A47" w:rsidRDefault="00A45A47" w:rsidP="00A45A47">
      <w:pPr>
        <w:pStyle w:val="PCode1"/>
      </w:pPr>
      <w:r w:rsidRPr="00F2394E">
        <w:rPr>
          <w:lang w:val="fr-CH"/>
        </w:rPr>
        <w:t xml:space="preserve">  </w:t>
      </w:r>
      <w:r w:rsidRPr="00A45A47">
        <w:t>for (let i = 0; i &lt; json.personnes.length; i++) {</w:t>
      </w:r>
    </w:p>
    <w:p w14:paraId="2864B2EF" w14:textId="65D5EB6A" w:rsidR="00AA32CE" w:rsidRPr="00F2394E" w:rsidRDefault="00A45A47" w:rsidP="00A45A47">
      <w:pPr>
        <w:pStyle w:val="PCode1"/>
        <w:rPr>
          <w:lang w:val="fr-CH"/>
        </w:rPr>
      </w:pPr>
      <w:r w:rsidRPr="00A45A47">
        <w:t xml:space="preserve">    </w:t>
      </w:r>
      <w:r w:rsidRPr="00F2394E">
        <w:rPr>
          <w:lang w:val="fr-CH"/>
        </w:rPr>
        <w:t>let personne = json.personnes[i];</w:t>
      </w:r>
    </w:p>
    <w:p w14:paraId="5AB53B1D" w14:textId="3A889227" w:rsidR="0081178D" w:rsidRPr="00944C47" w:rsidRDefault="0081178D" w:rsidP="00A45A47">
      <w:pPr>
        <w:pStyle w:val="PCode1"/>
        <w:rPr>
          <w:lang w:val="fr-CH"/>
        </w:rPr>
      </w:pPr>
      <w:r w:rsidRPr="00944C47">
        <w:rPr>
          <w:lang w:val="fr-CH"/>
        </w:rPr>
        <w:t xml:space="preserve">  }</w:t>
      </w:r>
    </w:p>
    <w:p w14:paraId="64AC439A" w14:textId="741B8A5B" w:rsidR="0081178D" w:rsidRDefault="0081178D" w:rsidP="0081178D">
      <w:pPr>
        <w:pStyle w:val="PTxt"/>
      </w:pPr>
      <w:r>
        <w:t xml:space="preserve">On peut voir </w:t>
      </w:r>
      <w:r w:rsidR="00944C47">
        <w:t>au-dessus</w:t>
      </w:r>
      <w:r>
        <w:t xml:space="preserve"> </w:t>
      </w:r>
      <w:r w:rsidR="00944C47">
        <w:t>que je vais récupérer une personne que je vais stocker dans la variable « personne ».</w:t>
      </w:r>
      <w:r w:rsidR="00052E9A">
        <w:t xml:space="preserve"> Quand je vais vouloir accéder aux informations de « personne », je vais le noter de cette manière :</w:t>
      </w:r>
    </w:p>
    <w:p w14:paraId="5F97C303" w14:textId="4FBC9C3F" w:rsidR="00052E9A" w:rsidRPr="00F2394E" w:rsidRDefault="006031F2" w:rsidP="006031F2">
      <w:pPr>
        <w:pStyle w:val="PCode1"/>
        <w:rPr>
          <w:lang w:val="fr-CH"/>
        </w:rPr>
      </w:pPr>
      <w:r w:rsidRPr="00F2394E">
        <w:rPr>
          <w:lang w:val="fr-CH"/>
        </w:rPr>
        <w:t>personne.prenom</w:t>
      </w:r>
    </w:p>
    <w:p w14:paraId="11C2FDC6" w14:textId="7C557ADA" w:rsidR="00A44211" w:rsidRDefault="00A44211">
      <w:r>
        <w:br w:type="page"/>
      </w:r>
    </w:p>
    <w:p w14:paraId="76570437" w14:textId="69F7C4B6" w:rsidR="00A44211" w:rsidRDefault="00C270B7" w:rsidP="00F2394E">
      <w:pPr>
        <w:pStyle w:val="Titre2"/>
      </w:pPr>
      <w:bookmarkStart w:id="26" w:name="_Toc75132256"/>
      <w:r>
        <w:lastRenderedPageBreak/>
        <w:t xml:space="preserve">Exercice 9 - </w:t>
      </w:r>
      <w:r w:rsidR="000667EA">
        <w:t>démo sur les objets en JavaScript</w:t>
      </w:r>
      <w:bookmarkEnd w:id="26"/>
    </w:p>
    <w:p w14:paraId="61426929" w14:textId="260FED49" w:rsidR="00FA5BCB" w:rsidRPr="00FA5BCB" w:rsidRDefault="00513B16" w:rsidP="00FA5BCB">
      <w:pPr>
        <w:pStyle w:val="PTxt"/>
      </w:pPr>
      <w:hyperlink r:id="rId71" w:history="1">
        <w:r w:rsidR="00FA5BCB" w:rsidRPr="00FA5BCB">
          <w:rPr>
            <w:rStyle w:val="Lienhypertexte"/>
            <w:rFonts w:asciiTheme="minorHAnsi" w:hAnsiTheme="minorHAnsi"/>
            <w:sz w:val="20"/>
          </w:rPr>
          <w:t>http://commergnatm.emf-informatique.ch/307/exercice%209/index.html</w:t>
        </w:r>
      </w:hyperlink>
    </w:p>
    <w:p w14:paraId="11C98F46" w14:textId="088D4F73" w:rsidR="00181CA9" w:rsidRDefault="00BF28D6" w:rsidP="00181CA9">
      <w:pPr>
        <w:pStyle w:val="PTxt"/>
      </w:pPr>
      <w:r>
        <w:t>Dans l’exercice 9, j’ai dû observer les différentes manières de créer un objet en Javascript. J’ai pu constater que les 3 premières méthodes de créations ne sont pas très intéressantes, car lorsque j</w:t>
      </w:r>
      <w:r w:rsidR="00A73FEF">
        <w:t>’essaie de</w:t>
      </w:r>
      <w:r>
        <w:t xml:space="preserve"> surcharge</w:t>
      </w:r>
      <w:r w:rsidR="00A73FEF">
        <w:t>r</w:t>
      </w:r>
      <w:r>
        <w:t xml:space="preserve"> le « toString », il ne surcharge pas la méthode par défaut et le fait donc pour chaque objet que je créerais par la suite :</w:t>
      </w:r>
    </w:p>
    <w:p w14:paraId="40CCD9D8" w14:textId="1C0FFB87" w:rsidR="00181CA9" w:rsidRDefault="00CC4F6E" w:rsidP="00181CA9">
      <w:pPr>
        <w:pStyle w:val="PTxt"/>
      </w:pPr>
      <w:r>
        <w:rPr>
          <w:noProof/>
        </w:rPr>
        <w:drawing>
          <wp:inline distT="0" distB="0" distL="0" distR="0" wp14:anchorId="42B3F3E5" wp14:editId="2F9ABEAE">
            <wp:extent cx="3657600" cy="1084540"/>
            <wp:effectExtent l="0" t="0" r="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686208" cy="1093023"/>
                    </a:xfrm>
                    <a:prstGeom prst="rect">
                      <a:avLst/>
                    </a:prstGeom>
                  </pic:spPr>
                </pic:pic>
              </a:graphicData>
            </a:graphic>
          </wp:inline>
        </w:drawing>
      </w:r>
    </w:p>
    <w:p w14:paraId="2C313858" w14:textId="01606181" w:rsidR="00E661FB" w:rsidRDefault="00E661FB" w:rsidP="00181CA9">
      <w:pPr>
        <w:pStyle w:val="PTxt"/>
      </w:pPr>
      <w:r>
        <w:t xml:space="preserve">Contrairement aux 2 dernières méthodes qui </w:t>
      </w:r>
      <w:r w:rsidR="00075D49">
        <w:t>surcharge la méthode « toString » par défaut</w:t>
      </w:r>
      <w:r w:rsidR="00AD5D57">
        <w:t xml:space="preserve"> où nous pouvons apercevoir qu’il n’y a plus ce petit « f » désignant qu’une fonction </w:t>
      </w:r>
      <w:r w:rsidR="005E16A3">
        <w:t>a</w:t>
      </w:r>
      <w:r w:rsidR="00AD5D57">
        <w:t xml:space="preserve"> été ajouté à l’objet</w:t>
      </w:r>
      <w:r w:rsidR="00524B88">
        <w:t> :</w:t>
      </w:r>
    </w:p>
    <w:p w14:paraId="62A1DA08" w14:textId="25DEE387" w:rsidR="00506563" w:rsidRDefault="00506563" w:rsidP="00181CA9">
      <w:pPr>
        <w:pStyle w:val="PTxt"/>
      </w:pPr>
      <w:r>
        <w:rPr>
          <w:noProof/>
        </w:rPr>
        <w:drawing>
          <wp:inline distT="0" distB="0" distL="0" distR="0" wp14:anchorId="3CE8D1B5" wp14:editId="4ECC0553">
            <wp:extent cx="3674429" cy="937665"/>
            <wp:effectExtent l="0" t="0" r="254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686100" cy="940643"/>
                    </a:xfrm>
                    <a:prstGeom prst="rect">
                      <a:avLst/>
                    </a:prstGeom>
                  </pic:spPr>
                </pic:pic>
              </a:graphicData>
            </a:graphic>
          </wp:inline>
        </w:drawing>
      </w:r>
    </w:p>
    <w:p w14:paraId="72CB6BBC" w14:textId="6BD44E94" w:rsidR="00DB45E6" w:rsidRDefault="002C4CA2" w:rsidP="00181CA9">
      <w:pPr>
        <w:pStyle w:val="PTxt"/>
      </w:pPr>
      <w:r>
        <w:t>L’objet « prototype » fait une pseudo-classe à la java contrairement à l’objet « class » qui comme son nom l’indique, fait une classe</w:t>
      </w:r>
      <w:r w:rsidR="001E10BD">
        <w:t xml:space="preserve"> comme en java</w:t>
      </w:r>
      <w:r w:rsidR="004E1D7A">
        <w:t xml:space="preserve"> avec le système de constructeur</w:t>
      </w:r>
      <w:r>
        <w:t>.</w:t>
      </w:r>
    </w:p>
    <w:p w14:paraId="7872EBFD" w14:textId="58382000" w:rsidR="002C4CA2" w:rsidRDefault="00DB45E6" w:rsidP="00850250">
      <w:r>
        <w:br w:type="page"/>
      </w:r>
    </w:p>
    <w:p w14:paraId="48B2ABC6" w14:textId="63DC886D" w:rsidR="00822489" w:rsidRDefault="00822489" w:rsidP="00AC2639">
      <w:pPr>
        <w:pStyle w:val="Titre2"/>
      </w:pPr>
      <w:bookmarkStart w:id="27" w:name="_Toc75132257"/>
      <w:r>
        <w:lastRenderedPageBreak/>
        <w:t xml:space="preserve">Exercice 10 - </w:t>
      </w:r>
      <w:r w:rsidR="000667EA">
        <w:t xml:space="preserve">programmation orientée </w:t>
      </w:r>
      <w:r w:rsidR="000667EA" w:rsidRPr="00111B32">
        <w:rPr>
          <w:i/>
        </w:rPr>
        <w:t>« objets »</w:t>
      </w:r>
      <w:r w:rsidR="000667EA">
        <w:t xml:space="preserve"> en JS</w:t>
      </w:r>
      <w:bookmarkEnd w:id="27"/>
    </w:p>
    <w:p w14:paraId="1E6AB1AA" w14:textId="06BF96E2" w:rsidR="00FA5BCB" w:rsidRPr="00FA5BCB" w:rsidRDefault="00513B16" w:rsidP="00FA5BCB">
      <w:pPr>
        <w:pStyle w:val="PTxt"/>
      </w:pPr>
      <w:hyperlink r:id="rId74" w:history="1">
        <w:r w:rsidR="00FA5BCB" w:rsidRPr="00FA5BCB">
          <w:rPr>
            <w:rStyle w:val="Lienhypertexte"/>
            <w:rFonts w:asciiTheme="minorHAnsi" w:hAnsiTheme="minorHAnsi"/>
            <w:sz w:val="20"/>
          </w:rPr>
          <w:t>http://commergnatm.emf-informatique.ch/307/exercice%2010/index.html</w:t>
        </w:r>
      </w:hyperlink>
    </w:p>
    <w:p w14:paraId="5DACEED9" w14:textId="456B1656" w:rsidR="00AC2639" w:rsidRDefault="00CC5AE2" w:rsidP="00AC2639">
      <w:pPr>
        <w:pStyle w:val="PTxt"/>
      </w:pPr>
      <w:r>
        <w:t>Dans cet exercice, il fallait mettre en place les méthodes en suivant les indications des fichiers « indexCtrl », « personne » et « worker ».</w:t>
      </w:r>
    </w:p>
    <w:p w14:paraId="3844BDA1" w14:textId="7778FAF6" w:rsidR="005A6375" w:rsidRDefault="005A6375" w:rsidP="00AC2639">
      <w:pPr>
        <w:pStyle w:val="PTxt"/>
      </w:pPr>
      <w:r>
        <w:t xml:space="preserve">Ce que j’ai pu voir dans l’exercice, c’est qu’il y a la même notion de Ctrl – Worker </w:t>
      </w:r>
      <w:r w:rsidR="00286346">
        <w:t>(–</w:t>
      </w:r>
      <w:r w:rsidR="00261125">
        <w:t xml:space="preserve"> Ihm</w:t>
      </w:r>
      <w:r w:rsidR="00286346">
        <w:t>)</w:t>
      </w:r>
      <w:r w:rsidR="009C051A">
        <w:t xml:space="preserve"> qu’en Java. La chose qui pour diffère le plus, c’est qu’il est possible d’appeler les fonctions des fichiers « .js » depuis n’importe quel fichier « .js ». De ce que je vois dans cet exercice pour le moment, c’est qu’il n’y a pas </w:t>
      </w:r>
      <w:r w:rsidR="00A533F2">
        <w:t xml:space="preserve">de </w:t>
      </w:r>
      <w:r w:rsidR="00C43E33">
        <w:t>réelle notion</w:t>
      </w:r>
      <w:r w:rsidR="009C051A">
        <w:t xml:space="preserve"> de « private », « public » et « protected ». Peut être que cela changera avec la suite des exercices mais c’est m’a </w:t>
      </w:r>
      <w:r w:rsidR="00B07369">
        <w:t>constatation</w:t>
      </w:r>
      <w:r w:rsidR="009C051A">
        <w:t xml:space="preserve"> pour le moment</w:t>
      </w:r>
      <w:r w:rsidR="00610672">
        <w:t xml:space="preserve"> (ce que j’entends par là, c’est que je peux très bien appeler une méthode de n’importe où</w:t>
      </w:r>
      <w:r w:rsidR="001F2E04">
        <w:t xml:space="preserve">, et il trouvera la méthode même s’il </w:t>
      </w:r>
      <w:r w:rsidR="009342D1">
        <w:t>créera</w:t>
      </w:r>
      <w:r w:rsidR="001F2E04">
        <w:t xml:space="preserve"> une erreur, car les paramètres ne sont pas </w:t>
      </w:r>
      <w:r w:rsidR="005666E1">
        <w:t>corrects</w:t>
      </w:r>
      <w:r w:rsidR="00610672">
        <w:t>)</w:t>
      </w:r>
      <w:r w:rsidR="009C051A">
        <w:t>.</w:t>
      </w:r>
    </w:p>
    <w:p w14:paraId="76C47FCB" w14:textId="7863DAAC" w:rsidR="00B417BD" w:rsidRDefault="00411EAB" w:rsidP="00AC2639">
      <w:pPr>
        <w:pStyle w:val="PTxt"/>
      </w:pPr>
      <w:r>
        <w:t xml:space="preserve">Pour finir, j’ai changé dans le fichier « index.html » </w:t>
      </w:r>
      <w:r w:rsidR="006A51B3">
        <w:t>certains attributs de balise, car elle n’avait pour moi pas beaucoup de sens</w:t>
      </w:r>
      <w:r w:rsidR="0002478D">
        <w:t> :</w:t>
      </w:r>
    </w:p>
    <w:p w14:paraId="29C8E788" w14:textId="7FA1D023" w:rsidR="0002478D" w:rsidRDefault="00801F44" w:rsidP="00801F44">
      <w:pPr>
        <w:pStyle w:val="PTxt"/>
        <w:numPr>
          <w:ilvl w:val="0"/>
          <w:numId w:val="32"/>
        </w:numPr>
      </w:pPr>
      <w:r>
        <w:t>Initialement :</w:t>
      </w:r>
    </w:p>
    <w:p w14:paraId="35911A22" w14:textId="77777777" w:rsidR="00801F44" w:rsidRPr="00801F44" w:rsidRDefault="00801F44" w:rsidP="00801F44">
      <w:pPr>
        <w:pStyle w:val="PCode1"/>
      </w:pPr>
      <w:r w:rsidRPr="00801F44">
        <w:t xml:space="preserve">          &lt;div class="field"&gt;</w:t>
      </w:r>
    </w:p>
    <w:p w14:paraId="1AA451C3" w14:textId="77777777" w:rsidR="00801F44" w:rsidRPr="00801F44" w:rsidRDefault="00801F44" w:rsidP="00801F44">
      <w:pPr>
        <w:pStyle w:val="PCode1"/>
      </w:pPr>
      <w:r w:rsidRPr="00801F44">
        <w:t xml:space="preserve">            &lt;label for="nom"&gt;Âge:&lt;/label&gt;</w:t>
      </w:r>
    </w:p>
    <w:p w14:paraId="2CE15D4A" w14:textId="77777777" w:rsidR="00801F44" w:rsidRPr="00801F44" w:rsidRDefault="00801F44" w:rsidP="00801F44">
      <w:pPr>
        <w:pStyle w:val="PCode1"/>
      </w:pPr>
      <w:r w:rsidRPr="00801F44">
        <w:t xml:space="preserve">            &lt;input</w:t>
      </w:r>
    </w:p>
    <w:p w14:paraId="5CC4A33E" w14:textId="77777777" w:rsidR="00801F44" w:rsidRPr="00801F44" w:rsidRDefault="00801F44" w:rsidP="00801F44">
      <w:pPr>
        <w:pStyle w:val="PCode1"/>
      </w:pPr>
      <w:r w:rsidRPr="00801F44">
        <w:t xml:space="preserve">              type="text"</w:t>
      </w:r>
    </w:p>
    <w:p w14:paraId="7EB766AC" w14:textId="77777777" w:rsidR="00801F44" w:rsidRPr="00801F44" w:rsidRDefault="00801F44" w:rsidP="00801F44">
      <w:pPr>
        <w:pStyle w:val="PCode1"/>
      </w:pPr>
      <w:r w:rsidRPr="00801F44">
        <w:t xml:space="preserve">              size="20"</w:t>
      </w:r>
    </w:p>
    <w:p w14:paraId="5CEADCED" w14:textId="77777777" w:rsidR="00801F44" w:rsidRPr="00801F44" w:rsidRDefault="00801F44" w:rsidP="00801F44">
      <w:pPr>
        <w:pStyle w:val="PCode1"/>
      </w:pPr>
      <w:r w:rsidRPr="00801F44">
        <w:t xml:space="preserve">              id="age"</w:t>
      </w:r>
    </w:p>
    <w:p w14:paraId="392A6776" w14:textId="77777777" w:rsidR="00801F44" w:rsidRPr="00801F44" w:rsidRDefault="00801F44" w:rsidP="00801F44">
      <w:pPr>
        <w:pStyle w:val="PCode1"/>
      </w:pPr>
      <w:r w:rsidRPr="00801F44">
        <w:t xml:space="preserve">              placeholder="âge"</w:t>
      </w:r>
    </w:p>
    <w:p w14:paraId="2ACFDAE8" w14:textId="77777777" w:rsidR="00801F44" w:rsidRPr="00801F44" w:rsidRDefault="00801F44" w:rsidP="00801F44">
      <w:pPr>
        <w:pStyle w:val="PCode1"/>
      </w:pPr>
      <w:r w:rsidRPr="00801F44">
        <w:t xml:space="preserve">              required="required"</w:t>
      </w:r>
    </w:p>
    <w:p w14:paraId="030DC33D" w14:textId="77777777" w:rsidR="00801F44" w:rsidRPr="00801F44" w:rsidRDefault="00801F44" w:rsidP="00801F44">
      <w:pPr>
        <w:pStyle w:val="PCode1"/>
      </w:pPr>
      <w:r w:rsidRPr="00801F44">
        <w:t xml:space="preserve">            /&gt;</w:t>
      </w:r>
    </w:p>
    <w:p w14:paraId="7DBABC8E" w14:textId="4F544665" w:rsidR="00801F44" w:rsidRDefault="00801F44" w:rsidP="00801F44">
      <w:pPr>
        <w:pStyle w:val="PCode1"/>
      </w:pPr>
      <w:r w:rsidRPr="00801F44">
        <w:tab/>
        <w:t xml:space="preserve">  &lt;/div&gt;</w:t>
      </w:r>
    </w:p>
    <w:p w14:paraId="6F1D7AF0" w14:textId="37C83510" w:rsidR="00801F44" w:rsidRDefault="00801F44" w:rsidP="00801F44">
      <w:pPr>
        <w:pStyle w:val="PTxt"/>
        <w:numPr>
          <w:ilvl w:val="0"/>
          <w:numId w:val="32"/>
        </w:numPr>
      </w:pPr>
      <w:r>
        <w:t>Pour devenir :</w:t>
      </w:r>
    </w:p>
    <w:p w14:paraId="169170AB" w14:textId="77777777" w:rsidR="00B92A6D" w:rsidRDefault="00B92A6D" w:rsidP="00B92A6D">
      <w:pPr>
        <w:pStyle w:val="PCode1"/>
      </w:pPr>
      <w:r>
        <w:t xml:space="preserve">          &lt;div class="field"&gt;</w:t>
      </w:r>
    </w:p>
    <w:p w14:paraId="649C0B9D" w14:textId="77777777" w:rsidR="00B92A6D" w:rsidRDefault="00B92A6D" w:rsidP="00B92A6D">
      <w:pPr>
        <w:pStyle w:val="PCode1"/>
      </w:pPr>
      <w:r>
        <w:t xml:space="preserve">            &lt;label for="age"&gt;Âge:&lt;/label&gt;</w:t>
      </w:r>
    </w:p>
    <w:p w14:paraId="5176686A" w14:textId="77777777" w:rsidR="00B92A6D" w:rsidRDefault="00B92A6D" w:rsidP="00B92A6D">
      <w:pPr>
        <w:pStyle w:val="PCode1"/>
      </w:pPr>
      <w:r>
        <w:t xml:space="preserve">            &lt;input</w:t>
      </w:r>
    </w:p>
    <w:p w14:paraId="4690974E" w14:textId="77777777" w:rsidR="00B92A6D" w:rsidRDefault="00B92A6D" w:rsidP="00B92A6D">
      <w:pPr>
        <w:pStyle w:val="PCode1"/>
      </w:pPr>
      <w:r>
        <w:t xml:space="preserve">              type="number"</w:t>
      </w:r>
    </w:p>
    <w:p w14:paraId="34095B49" w14:textId="77777777" w:rsidR="00B92A6D" w:rsidRDefault="00B92A6D" w:rsidP="00B92A6D">
      <w:pPr>
        <w:pStyle w:val="PCode1"/>
      </w:pPr>
      <w:r>
        <w:t xml:space="preserve">              size="20"</w:t>
      </w:r>
    </w:p>
    <w:p w14:paraId="65FFD217" w14:textId="77777777" w:rsidR="00B92A6D" w:rsidRDefault="00B92A6D" w:rsidP="00B92A6D">
      <w:pPr>
        <w:pStyle w:val="PCode1"/>
      </w:pPr>
      <w:r>
        <w:t xml:space="preserve">              id="age"</w:t>
      </w:r>
    </w:p>
    <w:p w14:paraId="222B9CA4" w14:textId="77777777" w:rsidR="00B92A6D" w:rsidRDefault="00B92A6D" w:rsidP="00B92A6D">
      <w:pPr>
        <w:pStyle w:val="PCode1"/>
      </w:pPr>
      <w:r>
        <w:t xml:space="preserve">              placeholder="âge"</w:t>
      </w:r>
    </w:p>
    <w:p w14:paraId="7E2502B6" w14:textId="77777777" w:rsidR="00B92A6D" w:rsidRDefault="00B92A6D" w:rsidP="00B92A6D">
      <w:pPr>
        <w:pStyle w:val="PCode1"/>
      </w:pPr>
      <w:r>
        <w:t xml:space="preserve">              required="required"</w:t>
      </w:r>
    </w:p>
    <w:p w14:paraId="6CE5F6BA" w14:textId="77777777" w:rsidR="00B92A6D" w:rsidRDefault="00B92A6D" w:rsidP="00B92A6D">
      <w:pPr>
        <w:pStyle w:val="PCode1"/>
      </w:pPr>
      <w:r>
        <w:t xml:space="preserve">            /&gt;</w:t>
      </w:r>
    </w:p>
    <w:p w14:paraId="16A873EB" w14:textId="1058C37E" w:rsidR="00801F44" w:rsidRDefault="00B92A6D" w:rsidP="00B92A6D">
      <w:pPr>
        <w:pStyle w:val="PCode1"/>
      </w:pPr>
      <w:r>
        <w:t xml:space="preserve">          &lt;/div&gt;</w:t>
      </w:r>
    </w:p>
    <w:p w14:paraId="6FEECE5C" w14:textId="0E5EFB17" w:rsidR="00E36B68" w:rsidRPr="00BF5350" w:rsidRDefault="00E36B68" w:rsidP="00E36B68">
      <w:pPr>
        <w:rPr>
          <w:lang w:val="en-GB"/>
        </w:rPr>
      </w:pPr>
      <w:r w:rsidRPr="00BF5350">
        <w:rPr>
          <w:lang w:val="en-GB"/>
        </w:rPr>
        <w:br w:type="page"/>
      </w:r>
    </w:p>
    <w:p w14:paraId="6CD35068" w14:textId="1B950CDD" w:rsidR="00960B7D" w:rsidRDefault="00960B7D" w:rsidP="00853100">
      <w:pPr>
        <w:pStyle w:val="Titre2"/>
      </w:pPr>
      <w:bookmarkStart w:id="28" w:name="_Toc75132258"/>
      <w:r>
        <w:lastRenderedPageBreak/>
        <w:t xml:space="preserve">Exercice 11 - </w:t>
      </w:r>
      <w:r w:rsidR="00F13CAA">
        <w:t xml:space="preserve">programmation orientée </w:t>
      </w:r>
      <w:r w:rsidR="00F13CAA" w:rsidRPr="00111B32">
        <w:rPr>
          <w:i/>
        </w:rPr>
        <w:t>« </w:t>
      </w:r>
      <w:r w:rsidR="00F13CAA">
        <w:rPr>
          <w:i/>
        </w:rPr>
        <w:t>classe</w:t>
      </w:r>
      <w:r w:rsidR="00F13CAA" w:rsidRPr="00111B32">
        <w:rPr>
          <w:i/>
        </w:rPr>
        <w:t> »</w:t>
      </w:r>
      <w:r w:rsidR="00F13CAA">
        <w:t xml:space="preserve"> en JS</w:t>
      </w:r>
      <w:bookmarkEnd w:id="28"/>
    </w:p>
    <w:p w14:paraId="401B4271" w14:textId="242D5609" w:rsidR="00FA5BCB" w:rsidRPr="00FA5BCB" w:rsidRDefault="00513B16" w:rsidP="00FA5BCB">
      <w:pPr>
        <w:pStyle w:val="PTxt"/>
      </w:pPr>
      <w:hyperlink r:id="rId75" w:history="1">
        <w:r w:rsidR="00FA5BCB" w:rsidRPr="00FA5BCB">
          <w:rPr>
            <w:rStyle w:val="Lienhypertexte"/>
            <w:rFonts w:asciiTheme="minorHAnsi" w:hAnsiTheme="minorHAnsi"/>
            <w:sz w:val="20"/>
          </w:rPr>
          <w:t>http://commergnatm.emf-informatique.ch/307/exercice%2011/index.html</w:t>
        </w:r>
      </w:hyperlink>
    </w:p>
    <w:p w14:paraId="5737F526" w14:textId="2C929EEB" w:rsidR="00215731" w:rsidRDefault="00215731" w:rsidP="00215731">
      <w:pPr>
        <w:pStyle w:val="PTxt"/>
      </w:pPr>
      <w:r>
        <w:t>Dans cet exercice, il a fallu mettre en place la notion de classe « Worker » et « Ctrl ». Ce que j’ai pu constater c’est que la classe « Ctrl » va créer l’objet « Worker » dans son constructeur qui n’est autre qu’une interface comme nous pouvons le voir ci-dessous :</w:t>
      </w:r>
    </w:p>
    <w:p w14:paraId="0FE75BA4" w14:textId="56A7D71B" w:rsidR="00C15F4C" w:rsidRDefault="007559EB" w:rsidP="00215731">
      <w:pPr>
        <w:pStyle w:val="PTxt"/>
      </w:pPr>
      <w:r>
        <w:rPr>
          <w:noProof/>
        </w:rPr>
        <w:drawing>
          <wp:inline distT="0" distB="0" distL="0" distR="0" wp14:anchorId="32EFC488" wp14:editId="032800F0">
            <wp:extent cx="3242473" cy="196308"/>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315084" cy="200704"/>
                    </a:xfrm>
                    <a:prstGeom prst="rect">
                      <a:avLst/>
                    </a:prstGeom>
                  </pic:spPr>
                </pic:pic>
              </a:graphicData>
            </a:graphic>
          </wp:inline>
        </w:drawing>
      </w:r>
    </w:p>
    <w:p w14:paraId="7FF40630" w14:textId="6AF73CF4" w:rsidR="00571FB7" w:rsidRDefault="00E666AF" w:rsidP="00215731">
      <w:pPr>
        <w:pStyle w:val="PTxt"/>
      </w:pPr>
      <w:r>
        <w:t>Cette interface</w:t>
      </w:r>
      <w:r w:rsidR="00571FB7">
        <w:t xml:space="preserve"> représente une tâche qui va être exécuté dans l’</w:t>
      </w:r>
      <w:r w:rsidR="00542DD7">
        <w:t>arrière-plan</w:t>
      </w:r>
      <w:r w:rsidR="00571FB7">
        <w:t>.</w:t>
      </w:r>
    </w:p>
    <w:p w14:paraId="4F192B8C" w14:textId="043358EA" w:rsidR="00E666AF" w:rsidRDefault="000B6DFD" w:rsidP="00215731">
      <w:pPr>
        <w:pStyle w:val="PTxt"/>
      </w:pPr>
      <w:r>
        <w:t>Pour faire référence au « Worker », nous devons écrire :</w:t>
      </w:r>
    </w:p>
    <w:p w14:paraId="0DD4FB80" w14:textId="71F2A7BC" w:rsidR="00F218E5" w:rsidRDefault="000B6DFD" w:rsidP="00215731">
      <w:pPr>
        <w:pStyle w:val="PTxt"/>
      </w:pPr>
      <w:r>
        <w:t>« this.wrk » pour qu’il prenne bien en compte qu’on parle de l’objet « Worker »</w:t>
      </w:r>
      <w:r w:rsidR="00C35EFC">
        <w:t xml:space="preserve"> qui se trouve dans la classe « Ctrl »</w:t>
      </w:r>
      <w:r>
        <w:t>.</w:t>
      </w:r>
    </w:p>
    <w:p w14:paraId="44A6B0A3" w14:textId="373CDDB9" w:rsidR="00F218E5" w:rsidRDefault="00F218E5" w:rsidP="00215731">
      <w:pPr>
        <w:pStyle w:val="PTxt"/>
      </w:pPr>
      <w:r>
        <w:t xml:space="preserve">Pour rendre </w:t>
      </w:r>
      <w:r w:rsidR="00AA157C">
        <w:t>atribut</w:t>
      </w:r>
      <w:r w:rsidR="00382226">
        <w:t xml:space="preserve"> </w:t>
      </w:r>
      <w:r w:rsidR="00245AA2">
        <w:t>privé</w:t>
      </w:r>
      <w:r>
        <w:t xml:space="preserve">, il faut </w:t>
      </w:r>
      <w:r w:rsidR="00245AA2">
        <w:t>marquer</w:t>
      </w:r>
      <w:r>
        <w:t xml:space="preserve"> un « # » comme dans l’exemple :</w:t>
      </w:r>
    </w:p>
    <w:p w14:paraId="047CDB5A" w14:textId="77777777" w:rsidR="008C43AF" w:rsidRPr="008C43AF" w:rsidRDefault="000B6DFD" w:rsidP="008C43AF">
      <w:pPr>
        <w:pStyle w:val="PCode1"/>
        <w:rPr>
          <w:lang w:val="fr-CH"/>
        </w:rPr>
      </w:pPr>
      <w:r w:rsidRPr="008C43AF">
        <w:rPr>
          <w:lang w:val="fr-CH"/>
        </w:rPr>
        <w:t xml:space="preserve"> </w:t>
      </w:r>
      <w:r w:rsidR="008C43AF" w:rsidRPr="008C43AF">
        <w:rPr>
          <w:lang w:val="fr-CH"/>
        </w:rPr>
        <w:t>class Worker {</w:t>
      </w:r>
    </w:p>
    <w:p w14:paraId="44F7BECC" w14:textId="77777777" w:rsidR="008C43AF" w:rsidRPr="008C43AF" w:rsidRDefault="008C43AF" w:rsidP="008C43AF">
      <w:pPr>
        <w:pStyle w:val="PCode1"/>
        <w:rPr>
          <w:lang w:val="fr-CH"/>
        </w:rPr>
      </w:pPr>
      <w:r w:rsidRPr="008C43AF">
        <w:rPr>
          <w:lang w:val="fr-CH"/>
        </w:rPr>
        <w:t xml:space="preserve">  // attribut privé</w:t>
      </w:r>
    </w:p>
    <w:p w14:paraId="3AF110F8" w14:textId="0178BA90" w:rsidR="008C43AF" w:rsidRPr="008C43AF" w:rsidRDefault="008C43AF" w:rsidP="008C43AF">
      <w:pPr>
        <w:pStyle w:val="PCode1"/>
        <w:rPr>
          <w:lang w:val="fr-CH"/>
        </w:rPr>
      </w:pPr>
      <w:r w:rsidRPr="008C43AF">
        <w:rPr>
          <w:lang w:val="fr-CH"/>
        </w:rPr>
        <w:t xml:space="preserve">  #nombre;</w:t>
      </w:r>
    </w:p>
    <w:p w14:paraId="4D24C672" w14:textId="77777777" w:rsidR="008C43AF" w:rsidRPr="008C43AF" w:rsidRDefault="008C43AF" w:rsidP="008C43AF">
      <w:pPr>
        <w:pStyle w:val="PCode1"/>
        <w:rPr>
          <w:lang w:val="fr-CH"/>
        </w:rPr>
      </w:pPr>
      <w:r w:rsidRPr="008C43AF">
        <w:rPr>
          <w:lang w:val="fr-CH"/>
        </w:rPr>
        <w:t xml:space="preserve">  constructor() {</w:t>
      </w:r>
    </w:p>
    <w:p w14:paraId="364A119A" w14:textId="77777777" w:rsidR="00406073" w:rsidRDefault="008C43AF" w:rsidP="00406073">
      <w:pPr>
        <w:pStyle w:val="PCode1"/>
        <w:rPr>
          <w:lang w:val="fr-CH"/>
        </w:rPr>
      </w:pPr>
      <w:r>
        <w:rPr>
          <w:lang w:val="fr-CH"/>
        </w:rPr>
        <w:t xml:space="preserve">  </w:t>
      </w:r>
      <w:r w:rsidR="00CB7AA0">
        <w:rPr>
          <w:lang w:val="fr-CH"/>
        </w:rPr>
        <w:t xml:space="preserve">  </w:t>
      </w:r>
      <w:r>
        <w:rPr>
          <w:lang w:val="fr-CH"/>
        </w:rPr>
        <w:t>…</w:t>
      </w:r>
    </w:p>
    <w:p w14:paraId="40E6AF5F" w14:textId="24F6DA1C" w:rsidR="000B6DFD" w:rsidRPr="00BF5350" w:rsidRDefault="008C43AF" w:rsidP="00406073">
      <w:pPr>
        <w:pStyle w:val="PCode1"/>
        <w:rPr>
          <w:lang w:val="fr-CH"/>
        </w:rPr>
      </w:pPr>
      <w:r w:rsidRPr="00BF5350">
        <w:rPr>
          <w:lang w:val="fr-CH"/>
        </w:rPr>
        <w:t xml:space="preserve">  }</w:t>
      </w:r>
    </w:p>
    <w:p w14:paraId="2D1A37B8" w14:textId="05A9672E" w:rsidR="00DE74A1" w:rsidRDefault="00DE74A1" w:rsidP="00DE74A1">
      <w:pPr>
        <w:pStyle w:val="PTxt"/>
      </w:pPr>
      <w:r>
        <w:t>Si l’on regarde cette méthode, permet de créer un objet « Ctrl ». Il doit être stocké dans l’objet « window »</w:t>
      </w:r>
      <w:r w:rsidR="00D10F42">
        <w:t xml:space="preserve"> car les méthodes </w:t>
      </w:r>
      <w:r w:rsidR="003C299B">
        <w:t>d’«</w:t>
      </w:r>
      <w:r w:rsidR="00D10F42">
        <w:t> indexCtrl » sont appelées depuis « index.html »</w:t>
      </w:r>
      <w:r w:rsidR="00446BCD">
        <w:t> :</w:t>
      </w:r>
    </w:p>
    <w:p w14:paraId="19DF8650" w14:textId="77777777" w:rsidR="00680D09" w:rsidRPr="00680D09" w:rsidRDefault="00680D09" w:rsidP="005072ED">
      <w:pPr>
        <w:pStyle w:val="PCode1"/>
      </w:pPr>
      <w:r w:rsidRPr="00680D09">
        <w:t>document.onreadystatechange = function () {</w:t>
      </w:r>
    </w:p>
    <w:p w14:paraId="2F306C07" w14:textId="77777777" w:rsidR="00680D09" w:rsidRPr="00680D09" w:rsidRDefault="00680D09" w:rsidP="005072ED">
      <w:pPr>
        <w:pStyle w:val="PCode1"/>
      </w:pPr>
      <w:r w:rsidRPr="00680D09">
        <w:t xml:space="preserve">  if (document.readyState === "complete") {</w:t>
      </w:r>
    </w:p>
    <w:p w14:paraId="6FAD0E86" w14:textId="77777777" w:rsidR="00680D09" w:rsidRPr="00680D09" w:rsidRDefault="00680D09" w:rsidP="005072ED">
      <w:pPr>
        <w:pStyle w:val="PCode1"/>
      </w:pPr>
      <w:r w:rsidRPr="00680D09">
        <w:t xml:space="preserve">    window.ctrl = new Ctrl();</w:t>
      </w:r>
    </w:p>
    <w:p w14:paraId="5D131D8B" w14:textId="77777777" w:rsidR="00680D09" w:rsidRDefault="00680D09" w:rsidP="005072ED">
      <w:pPr>
        <w:pStyle w:val="PCode1"/>
      </w:pPr>
      <w:r w:rsidRPr="00680D09">
        <w:t xml:space="preserve">    </w:t>
      </w:r>
      <w:r>
        <w:t>ctrl.afficherPersonnes();</w:t>
      </w:r>
    </w:p>
    <w:p w14:paraId="416148DE" w14:textId="77777777" w:rsidR="00680D09" w:rsidRDefault="00680D09" w:rsidP="005072ED">
      <w:pPr>
        <w:pStyle w:val="PCode1"/>
      </w:pPr>
      <w:r>
        <w:t xml:space="preserve">  }</w:t>
      </w:r>
    </w:p>
    <w:p w14:paraId="651864D8" w14:textId="4F0B3A20" w:rsidR="00446BCD" w:rsidRDefault="00680D09" w:rsidP="005072ED">
      <w:pPr>
        <w:pStyle w:val="PCode1"/>
      </w:pPr>
      <w:r>
        <w:t>};</w:t>
      </w:r>
    </w:p>
    <w:p w14:paraId="2A67C9F8" w14:textId="646DFD8E" w:rsidR="00687F82" w:rsidRDefault="00687F82" w:rsidP="002A1B13">
      <w:r>
        <w:br w:type="page"/>
      </w:r>
    </w:p>
    <w:p w14:paraId="6AA52CD1" w14:textId="2DAB7DAD" w:rsidR="00C817D8" w:rsidRDefault="00C817D8" w:rsidP="006C65A7">
      <w:pPr>
        <w:pStyle w:val="Titre2"/>
      </w:pPr>
      <w:bookmarkStart w:id="29" w:name="_Toc75132259"/>
      <w:r>
        <w:lastRenderedPageBreak/>
        <w:t xml:space="preserve">Exercice 12 - </w:t>
      </w:r>
      <w:r w:rsidR="00D057B9">
        <w:t xml:space="preserve">les </w:t>
      </w:r>
      <w:r w:rsidR="00D057B9" w:rsidRPr="00877478">
        <w:t>closures</w:t>
      </w:r>
      <w:r w:rsidR="00D057B9">
        <w:t xml:space="preserve"> – compteur</w:t>
      </w:r>
      <w:bookmarkEnd w:id="29"/>
    </w:p>
    <w:p w14:paraId="27013229" w14:textId="0EFAEA52" w:rsidR="00FA5BCB" w:rsidRPr="00FA5BCB" w:rsidRDefault="00513B16" w:rsidP="00FA5BCB">
      <w:pPr>
        <w:pStyle w:val="PTxt"/>
      </w:pPr>
      <w:hyperlink r:id="rId77" w:history="1">
        <w:r w:rsidR="00FA5BCB" w:rsidRPr="00FA5BCB">
          <w:rPr>
            <w:rStyle w:val="Lienhypertexte"/>
            <w:rFonts w:asciiTheme="minorHAnsi" w:hAnsiTheme="minorHAnsi"/>
            <w:sz w:val="20"/>
          </w:rPr>
          <w:t>http://commergnatm.emf-informatique.ch/307/exercice%2012/index.html</w:t>
        </w:r>
      </w:hyperlink>
    </w:p>
    <w:p w14:paraId="509A95DD" w14:textId="3555528A" w:rsidR="00CB10E8" w:rsidRDefault="00B15CA2" w:rsidP="00CB10E8">
      <w:pPr>
        <w:pStyle w:val="PTxt"/>
      </w:pPr>
      <w:r>
        <w:t xml:space="preserve">Le but de cet exercice était essentiellement de découvrir comment fonctionne une « closure ». C’est d’ailleurs assez pratique, car il est possible de garder en mémoire une fonction qui dans un temps normal aurait été </w:t>
      </w:r>
      <w:r w:rsidR="00F242C2">
        <w:t>détruite et recréé</w:t>
      </w:r>
      <w:r>
        <w:t>. Mais grâce aux « closures » il est possible de garder en mémoire ces fonctions pour par exemple faire un compteur</w:t>
      </w:r>
      <w:r w:rsidR="00671DCC">
        <w:t> :</w:t>
      </w:r>
    </w:p>
    <w:p w14:paraId="71741B80" w14:textId="77777777" w:rsidR="001C7476" w:rsidRPr="001C7476" w:rsidRDefault="001C7476" w:rsidP="001C7476">
      <w:pPr>
        <w:pStyle w:val="PCode1"/>
      </w:pPr>
      <w:r w:rsidRPr="001C7476">
        <w:t>function compteur() {</w:t>
      </w:r>
    </w:p>
    <w:p w14:paraId="0E4FF46A" w14:textId="202214A8" w:rsidR="001C7476" w:rsidRDefault="001C7476" w:rsidP="001C7476">
      <w:pPr>
        <w:pStyle w:val="PCode1"/>
      </w:pPr>
      <w:r w:rsidRPr="001C7476">
        <w:t xml:space="preserve">  let val = 0;</w:t>
      </w:r>
    </w:p>
    <w:p w14:paraId="567F27F4" w14:textId="37EF44E2" w:rsidR="002B124D" w:rsidRPr="001C7476" w:rsidRDefault="002B124D" w:rsidP="001C7476">
      <w:pPr>
        <w:pStyle w:val="PCode1"/>
      </w:pPr>
      <w:r>
        <w:t xml:space="preserve">  // Fonction anonyme</w:t>
      </w:r>
    </w:p>
    <w:p w14:paraId="2C60442D" w14:textId="51C0F35B" w:rsidR="001C7476" w:rsidRDefault="001C7476" w:rsidP="001C7476">
      <w:pPr>
        <w:pStyle w:val="PCode1"/>
      </w:pPr>
      <w:r w:rsidRPr="001C7476">
        <w:t xml:space="preserve">  return function () {</w:t>
      </w:r>
    </w:p>
    <w:p w14:paraId="7244C0F9" w14:textId="38145CFE" w:rsidR="007D260A" w:rsidRPr="001C7476" w:rsidRDefault="007D260A" w:rsidP="001C7476">
      <w:pPr>
        <w:pStyle w:val="PCode1"/>
      </w:pPr>
      <w:r>
        <w:tab/>
        <w:t>let exemple = 255;</w:t>
      </w:r>
    </w:p>
    <w:p w14:paraId="042438A2" w14:textId="77777777" w:rsidR="001C7476" w:rsidRDefault="001C7476" w:rsidP="001C7476">
      <w:pPr>
        <w:pStyle w:val="PCode1"/>
      </w:pPr>
      <w:r w:rsidRPr="001C7476">
        <w:t xml:space="preserve">    </w:t>
      </w:r>
      <w:r>
        <w:t>val++;</w:t>
      </w:r>
    </w:p>
    <w:p w14:paraId="7C9D60DC" w14:textId="77777777" w:rsidR="001C7476" w:rsidRDefault="001C7476" w:rsidP="001C7476">
      <w:pPr>
        <w:pStyle w:val="PCode1"/>
      </w:pPr>
      <w:r>
        <w:t xml:space="preserve">    return val;</w:t>
      </w:r>
    </w:p>
    <w:p w14:paraId="3C99D919" w14:textId="77777777" w:rsidR="001C7476" w:rsidRPr="0056763C" w:rsidRDefault="001C7476" w:rsidP="001C7476">
      <w:pPr>
        <w:pStyle w:val="PCode1"/>
        <w:rPr>
          <w:lang w:val="fr-CH"/>
        </w:rPr>
      </w:pPr>
      <w:r>
        <w:t xml:space="preserve">  </w:t>
      </w:r>
      <w:r w:rsidRPr="0056763C">
        <w:rPr>
          <w:lang w:val="fr-CH"/>
        </w:rPr>
        <w:t>};</w:t>
      </w:r>
    </w:p>
    <w:p w14:paraId="21E2DAEC" w14:textId="4CEF3977" w:rsidR="00671DCC" w:rsidRPr="0056763C" w:rsidRDefault="001C7476" w:rsidP="001C7476">
      <w:pPr>
        <w:pStyle w:val="PCode1"/>
        <w:rPr>
          <w:lang w:val="fr-CH"/>
        </w:rPr>
      </w:pPr>
      <w:r w:rsidRPr="0056763C">
        <w:rPr>
          <w:lang w:val="fr-CH"/>
        </w:rPr>
        <w:t>}</w:t>
      </w:r>
    </w:p>
    <w:p w14:paraId="1052F338" w14:textId="7DEF2C3B" w:rsidR="00F80B42" w:rsidRDefault="00F42BB9" w:rsidP="00F42BB9">
      <w:pPr>
        <w:pStyle w:val="PTxt"/>
      </w:pPr>
      <w:r>
        <w:t>Par ailleurs, le compteur ne peut pas accéder à « </w:t>
      </w:r>
      <w:r w:rsidR="00000781">
        <w:t>exemple</w:t>
      </w:r>
      <w:r>
        <w:t xml:space="preserve"> » mais la function </w:t>
      </w:r>
      <w:r w:rsidR="00FF3CED">
        <w:t>anonyme</w:t>
      </w:r>
      <w:r>
        <w:t xml:space="preserve"> peut accéder à « val ».</w:t>
      </w:r>
      <w:r w:rsidR="006074DF">
        <w:t xml:space="preserve"> C’est un moyen efficace de rendre</w:t>
      </w:r>
      <w:r w:rsidR="00BA3DAB">
        <w:t xml:space="preserve"> du code privé, car il ne sera pas endommagé par du code externe</w:t>
      </w:r>
      <w:r w:rsidR="006074DF">
        <w:t>.</w:t>
      </w:r>
      <w:r w:rsidR="00FF3CED">
        <w:t xml:space="preserve"> Contrairement au code </w:t>
      </w:r>
      <w:r w:rsidR="00A64341">
        <w:t>de la fonction « compteur » qui sera détruite en fin d’exécution.</w:t>
      </w:r>
    </w:p>
    <w:p w14:paraId="5B80DDAD" w14:textId="77777777" w:rsidR="00F80B42" w:rsidRDefault="00F80B42">
      <w:r>
        <w:br w:type="page"/>
      </w:r>
    </w:p>
    <w:p w14:paraId="6B24CD91" w14:textId="10CCEAEB" w:rsidR="00942E3C" w:rsidRDefault="0071585C" w:rsidP="0071585C">
      <w:pPr>
        <w:pStyle w:val="Titre2"/>
      </w:pPr>
      <w:bookmarkStart w:id="30" w:name="_Toc75132260"/>
      <w:r>
        <w:lastRenderedPageBreak/>
        <w:t xml:space="preserve">Exercice 13 - </w:t>
      </w:r>
      <w:r w:rsidR="00100664">
        <w:t>les IIFE en JavaScript</w:t>
      </w:r>
      <w:bookmarkEnd w:id="30"/>
    </w:p>
    <w:p w14:paraId="205CEB5A" w14:textId="0039C5C8" w:rsidR="00FA5BCB" w:rsidRPr="00FA5BCB" w:rsidRDefault="00513B16" w:rsidP="00FA5BCB">
      <w:pPr>
        <w:pStyle w:val="PTxt"/>
      </w:pPr>
      <w:hyperlink r:id="rId78" w:history="1">
        <w:r w:rsidR="00FA5BCB" w:rsidRPr="00FA5BCB">
          <w:rPr>
            <w:rStyle w:val="Lienhypertexte"/>
            <w:rFonts w:asciiTheme="minorHAnsi" w:hAnsiTheme="minorHAnsi"/>
            <w:sz w:val="20"/>
          </w:rPr>
          <w:t>http://commergnatm.emf-informatique.ch/307/exercice%2013/index.html</w:t>
        </w:r>
      </w:hyperlink>
    </w:p>
    <w:p w14:paraId="456CD30D" w14:textId="21ED43E3" w:rsidR="0071585C" w:rsidRDefault="004973DF" w:rsidP="0071585C">
      <w:pPr>
        <w:pStyle w:val="PTxt"/>
      </w:pPr>
      <w:r>
        <w:t>Lors de cet exercice, j’ai expérimenté différentes manières de déclarer des classes. Voici les 4 manières de déclarer des fonctions :</w:t>
      </w:r>
    </w:p>
    <w:p w14:paraId="265213F6" w14:textId="2BBC5121" w:rsidR="004973DF" w:rsidRDefault="0062641A" w:rsidP="0062641A">
      <w:pPr>
        <w:pStyle w:val="PTxt"/>
        <w:numPr>
          <w:ilvl w:val="0"/>
          <w:numId w:val="32"/>
        </w:numPr>
      </w:pPr>
      <w:r>
        <w:t>Méthode 1 :</w:t>
      </w:r>
      <w:r w:rsidR="00B128F8" w:rsidRPr="00B128F8">
        <w:t xml:space="preserve"> Déclaration </w:t>
      </w:r>
      <w:r w:rsidR="001811E9" w:rsidRPr="00B128F8">
        <w:t>d’une fonction normale</w:t>
      </w:r>
    </w:p>
    <w:p w14:paraId="01E840F1" w14:textId="3B4605D2" w:rsidR="00E33284" w:rsidRDefault="00B0548F" w:rsidP="00037269">
      <w:pPr>
        <w:pStyle w:val="PCode1"/>
      </w:pPr>
      <w:r w:rsidRPr="00B0548F">
        <w:t>function val1(</w:t>
      </w:r>
      <w:r w:rsidR="007C5862">
        <w:t>valeur</w:t>
      </w:r>
      <w:r w:rsidRPr="00B0548F">
        <w:t>) {</w:t>
      </w:r>
    </w:p>
    <w:p w14:paraId="085A12F3" w14:textId="4FE47FDC" w:rsidR="00E377CF" w:rsidRDefault="00E377CF" w:rsidP="00037269">
      <w:pPr>
        <w:pStyle w:val="PCode1"/>
      </w:pPr>
      <w:r>
        <w:t xml:space="preserve">  console.log(valeur) ;</w:t>
      </w:r>
    </w:p>
    <w:p w14:paraId="499FCF78" w14:textId="41374F41" w:rsidR="00B0548F" w:rsidRDefault="00B0548F" w:rsidP="00037269">
      <w:pPr>
        <w:pStyle w:val="PCode1"/>
      </w:pPr>
      <w:r w:rsidRPr="00B0548F">
        <w:t>}</w:t>
      </w:r>
    </w:p>
    <w:p w14:paraId="3B1C3CD5" w14:textId="7291883B" w:rsidR="0062641A" w:rsidRDefault="00B0548F" w:rsidP="00037269">
      <w:pPr>
        <w:pStyle w:val="PCode1"/>
      </w:pPr>
      <w:r w:rsidRPr="00B0548F">
        <w:t>val1(1);</w:t>
      </w:r>
    </w:p>
    <w:p w14:paraId="542423B0" w14:textId="22471943" w:rsidR="00037269" w:rsidRDefault="00037269" w:rsidP="00037269">
      <w:pPr>
        <w:pStyle w:val="PTxt"/>
        <w:numPr>
          <w:ilvl w:val="0"/>
          <w:numId w:val="32"/>
        </w:numPr>
      </w:pPr>
      <w:r>
        <w:t>Méthode 2 :</w:t>
      </w:r>
      <w:r w:rsidR="00B128F8" w:rsidRPr="00B128F8">
        <w:t xml:space="preserve"> </w:t>
      </w:r>
      <w:r w:rsidR="00AB6CD8" w:rsidRPr="00AB6CD8">
        <w:t>Déclaration d'une fonction anonyme</w:t>
      </w:r>
    </w:p>
    <w:p w14:paraId="1D2A598A" w14:textId="7184A5B6" w:rsidR="00037269" w:rsidRPr="002630D3" w:rsidRDefault="006E5503" w:rsidP="001811E9">
      <w:pPr>
        <w:pStyle w:val="PCode1"/>
        <w:rPr>
          <w:lang w:val="fr-CH"/>
        </w:rPr>
      </w:pPr>
      <w:r w:rsidRPr="002630D3">
        <w:rPr>
          <w:lang w:val="fr-CH"/>
        </w:rPr>
        <w:t>let val2 = function (valeur) {</w:t>
      </w:r>
    </w:p>
    <w:p w14:paraId="65BF5EC6" w14:textId="4D16B952" w:rsidR="006E5503" w:rsidRPr="002630D3" w:rsidRDefault="002630D3" w:rsidP="001811E9">
      <w:pPr>
        <w:pStyle w:val="PCode1"/>
        <w:rPr>
          <w:lang w:val="fr-CH"/>
        </w:rPr>
      </w:pPr>
      <w:r w:rsidRPr="002630D3">
        <w:rPr>
          <w:lang w:val="fr-CH"/>
        </w:rPr>
        <w:t xml:space="preserve"> </w:t>
      </w:r>
      <w:r>
        <w:rPr>
          <w:lang w:val="fr-CH"/>
        </w:rPr>
        <w:t xml:space="preserve"> </w:t>
      </w:r>
      <w:r w:rsidR="006E5503" w:rsidRPr="002630D3">
        <w:rPr>
          <w:lang w:val="fr-CH"/>
        </w:rPr>
        <w:t>console.log(valeur) ;</w:t>
      </w:r>
    </w:p>
    <w:p w14:paraId="6A0BEAB5" w14:textId="77777777" w:rsidR="006E5503" w:rsidRPr="002630D3" w:rsidRDefault="006E5503" w:rsidP="001811E9">
      <w:pPr>
        <w:pStyle w:val="PCode1"/>
        <w:rPr>
          <w:lang w:val="fr-CH"/>
        </w:rPr>
      </w:pPr>
      <w:r w:rsidRPr="002630D3">
        <w:rPr>
          <w:lang w:val="fr-CH"/>
        </w:rPr>
        <w:t>};</w:t>
      </w:r>
    </w:p>
    <w:p w14:paraId="592070F8" w14:textId="079650C5" w:rsidR="005C39EA" w:rsidRPr="002630D3" w:rsidRDefault="006E5503" w:rsidP="005C39EA">
      <w:pPr>
        <w:pStyle w:val="PCode1"/>
        <w:rPr>
          <w:lang w:val="fr-CH"/>
        </w:rPr>
      </w:pPr>
      <w:r w:rsidRPr="002630D3">
        <w:rPr>
          <w:lang w:val="fr-CH"/>
        </w:rPr>
        <w:t>val2(2);</w:t>
      </w:r>
    </w:p>
    <w:p w14:paraId="2CA555A2" w14:textId="79062ED6" w:rsidR="005C39EA" w:rsidRDefault="005C39EA" w:rsidP="005C39EA">
      <w:pPr>
        <w:pStyle w:val="PTxt"/>
        <w:numPr>
          <w:ilvl w:val="0"/>
          <w:numId w:val="32"/>
        </w:numPr>
      </w:pPr>
      <w:r>
        <w:t xml:space="preserve">Méthode 3 : </w:t>
      </w:r>
      <w:r w:rsidRPr="005C39EA">
        <w:t xml:space="preserve">Déclaration d'une fonction </w:t>
      </w:r>
      <w:r w:rsidR="00FB6EFE" w:rsidRPr="005C39EA">
        <w:t>Arrow</w:t>
      </w:r>
    </w:p>
    <w:p w14:paraId="73955312" w14:textId="4DE68F90" w:rsidR="005C39EA" w:rsidRDefault="005C39EA" w:rsidP="00B27F0C">
      <w:pPr>
        <w:pStyle w:val="PCode1"/>
      </w:pPr>
      <w:r w:rsidRPr="005C39EA">
        <w:t>let val3 = (</w:t>
      </w:r>
      <w:r>
        <w:t>valeur</w:t>
      </w:r>
      <w:r w:rsidRPr="005C39EA">
        <w:t>) =&gt; {</w:t>
      </w:r>
    </w:p>
    <w:p w14:paraId="211E72C3" w14:textId="60A7FE4A" w:rsidR="005C39EA" w:rsidRDefault="005C39EA" w:rsidP="00B27F0C">
      <w:pPr>
        <w:pStyle w:val="PCode1"/>
      </w:pPr>
      <w:r>
        <w:t xml:space="preserve">  console.log(valeur) ;</w:t>
      </w:r>
    </w:p>
    <w:p w14:paraId="30C14CCB" w14:textId="3D471920" w:rsidR="005C39EA" w:rsidRDefault="005C39EA" w:rsidP="00B27F0C">
      <w:pPr>
        <w:pStyle w:val="PCode1"/>
      </w:pPr>
      <w:r w:rsidRPr="005C39EA">
        <w:t>};</w:t>
      </w:r>
    </w:p>
    <w:p w14:paraId="6B9BA675" w14:textId="6A12F408" w:rsidR="005C39EA" w:rsidRDefault="005C39EA" w:rsidP="00B27F0C">
      <w:pPr>
        <w:pStyle w:val="PCode1"/>
      </w:pPr>
      <w:r w:rsidRPr="005C39EA">
        <w:t>val3(3);</w:t>
      </w:r>
    </w:p>
    <w:p w14:paraId="7428BA7C" w14:textId="06684B15" w:rsidR="00FB6EFE" w:rsidRDefault="00FB6EFE" w:rsidP="00FB6EFE">
      <w:pPr>
        <w:pStyle w:val="PTxt"/>
        <w:numPr>
          <w:ilvl w:val="0"/>
          <w:numId w:val="32"/>
        </w:numPr>
      </w:pPr>
      <w:r>
        <w:t xml:space="preserve">Méthode 4 : </w:t>
      </w:r>
      <w:r w:rsidR="002A5F08" w:rsidRPr="002A5F08">
        <w:t>Déclaration d'une fonction IIFE</w:t>
      </w:r>
    </w:p>
    <w:p w14:paraId="6A1524FD" w14:textId="066FC81B" w:rsidR="003A72C0" w:rsidRDefault="004026C3" w:rsidP="003F24FA">
      <w:pPr>
        <w:pStyle w:val="PCode1"/>
      </w:pPr>
      <w:r w:rsidRPr="004026C3">
        <w:t>(function (</w:t>
      </w:r>
      <w:r>
        <w:t>valeur</w:t>
      </w:r>
      <w:r w:rsidRPr="004026C3">
        <w:t>) {</w:t>
      </w:r>
    </w:p>
    <w:p w14:paraId="095C5681" w14:textId="5ED779D4" w:rsidR="004026C3" w:rsidRDefault="004026C3" w:rsidP="003F24FA">
      <w:pPr>
        <w:pStyle w:val="PCode1"/>
      </w:pPr>
      <w:r>
        <w:t xml:space="preserve">  console.log(valeur) ;</w:t>
      </w:r>
    </w:p>
    <w:p w14:paraId="71834FD7" w14:textId="6F60A2F9" w:rsidR="004026C3" w:rsidRDefault="004026C3" w:rsidP="003F24FA">
      <w:pPr>
        <w:pStyle w:val="PCode1"/>
      </w:pPr>
      <w:r w:rsidRPr="004026C3">
        <w:t>})(4);</w:t>
      </w:r>
    </w:p>
    <w:p w14:paraId="2681930A" w14:textId="29550BCF" w:rsidR="006D6ECD" w:rsidRDefault="003F24FA" w:rsidP="006D6ECD">
      <w:pPr>
        <w:pStyle w:val="PTxt"/>
      </w:pPr>
      <w:r>
        <w:t>Pour moi, la plus intéressante reste la dernière méthode, car elle permet de déclarer une fonction qui se lance directement. Je ne savais pas qu’une telle fonction pouvait exister en Javascript. C’est un peu une surprise de découvrir cela.</w:t>
      </w:r>
    </w:p>
    <w:p w14:paraId="5C18DC30" w14:textId="3F2A58BC" w:rsidR="00D10172" w:rsidRDefault="00D10172" w:rsidP="00D10172">
      <w:pPr>
        <w:pStyle w:val="Titre2"/>
        <w:rPr>
          <w:noProof/>
        </w:rPr>
      </w:pPr>
      <w:bookmarkStart w:id="31" w:name="_Toc75132261"/>
      <w:r>
        <w:t xml:space="preserve">Exercice 14 – bases de </w:t>
      </w:r>
      <w:r w:rsidRPr="00BB7C27">
        <w:rPr>
          <w:noProof/>
        </w:rPr>
        <w:t>jQuery</w:t>
      </w:r>
      <w:bookmarkEnd w:id="31"/>
    </w:p>
    <w:p w14:paraId="70F9E560" w14:textId="67AEADEE" w:rsidR="00C73BCA" w:rsidRDefault="00C13978" w:rsidP="00DF3C0A">
      <w:pPr>
        <w:pStyle w:val="PTxt"/>
      </w:pPr>
      <w:r>
        <w:t xml:space="preserve">Il fallait essentiellement lire ce qui se trouve sur le site : </w:t>
      </w:r>
      <w:hyperlink r:id="rId79" w:history="1">
        <w:r>
          <w:rPr>
            <w:rStyle w:val="Lienhypertexte"/>
          </w:rPr>
          <w:t>http://www.jcsinfo.ch/demo/jquery</w:t>
        </w:r>
      </w:hyperlink>
      <w:r>
        <w:t>.</w:t>
      </w:r>
      <w:r w:rsidR="00C73BCA">
        <w:t xml:space="preserve"> Il fallait également les comprendre et tester les différentes méthodes en appuyant sur le bouton « run ».</w:t>
      </w:r>
    </w:p>
    <w:p w14:paraId="33536970" w14:textId="3157253B" w:rsidR="00183095" w:rsidRDefault="00F312EC" w:rsidP="00DF3C0A">
      <w:pPr>
        <w:pStyle w:val="PTxt"/>
      </w:pPr>
      <w:r>
        <w:t xml:space="preserve">Il faut également savoir qu’il est possible de s’exercé au JQuerry en allant sur ce site : </w:t>
      </w:r>
      <w:hyperlink r:id="rId80" w:history="1">
        <w:r w:rsidR="00F856DB" w:rsidRPr="00F856DB">
          <w:rPr>
            <w:rStyle w:val="Lienhypertexte"/>
            <w:rFonts w:asciiTheme="minorHAnsi" w:hAnsiTheme="minorHAnsi"/>
            <w:sz w:val="20"/>
          </w:rPr>
          <w:t>https://www.w3schools.com/jquery/default.asp</w:t>
        </w:r>
      </w:hyperlink>
    </w:p>
    <w:p w14:paraId="4E65C584" w14:textId="03558739" w:rsidR="00F312EC" w:rsidRDefault="00183095" w:rsidP="00AF7268">
      <w:r>
        <w:br w:type="page"/>
      </w:r>
    </w:p>
    <w:p w14:paraId="4F53EBE1" w14:textId="49449D18" w:rsidR="00F93C2F" w:rsidRDefault="00F93C2F" w:rsidP="00F93C2F">
      <w:pPr>
        <w:pStyle w:val="Titre2"/>
        <w:rPr>
          <w:noProof/>
        </w:rPr>
      </w:pPr>
      <w:bookmarkStart w:id="32" w:name="_Toc75132262"/>
      <w:r>
        <w:lastRenderedPageBreak/>
        <w:t xml:space="preserve">Exercice 15 – première utilisation de </w:t>
      </w:r>
      <w:r w:rsidRPr="004E6CA6">
        <w:rPr>
          <w:noProof/>
        </w:rPr>
        <w:t>jQuery</w:t>
      </w:r>
      <w:bookmarkEnd w:id="32"/>
    </w:p>
    <w:p w14:paraId="684B7530" w14:textId="37BB1D53" w:rsidR="00FA5BCB" w:rsidRPr="00FA5BCB" w:rsidRDefault="00513B16" w:rsidP="00FA5BCB">
      <w:pPr>
        <w:pStyle w:val="PTxt"/>
      </w:pPr>
      <w:hyperlink r:id="rId81" w:history="1">
        <w:r w:rsidR="00FA5BCB" w:rsidRPr="00FA5BCB">
          <w:rPr>
            <w:rStyle w:val="Lienhypertexte"/>
            <w:rFonts w:asciiTheme="minorHAnsi" w:hAnsiTheme="minorHAnsi"/>
            <w:sz w:val="20"/>
          </w:rPr>
          <w:t>http://commergnatm.emf-informatique.ch/307/exercice%2015/index.html</w:t>
        </w:r>
      </w:hyperlink>
    </w:p>
    <w:p w14:paraId="23ECE2AA" w14:textId="17DE1711" w:rsidR="005F3DCF" w:rsidRDefault="005F3DCF" w:rsidP="005F3DCF">
      <w:pPr>
        <w:pStyle w:val="PTxt"/>
      </w:pPr>
      <w:r>
        <w:t>Dans cet exercice, nous avions une liste de couleur et nous devions faire en sorte que lorsque nous appuyons sur une couleur, la couleur de fond change en la couleur sélectionné. Il fallait aussi que lorsque nous appuyons sur une couleur, une transition (fade in/out) se produise.</w:t>
      </w:r>
    </w:p>
    <w:p w14:paraId="3E2796FB" w14:textId="096B4B80" w:rsidR="000A56A6" w:rsidRDefault="000A56A6" w:rsidP="000A56A6">
      <w:pPr>
        <w:pStyle w:val="Titre3"/>
      </w:pPr>
      <w:bookmarkStart w:id="33" w:name="_Toc75132263"/>
      <w:r>
        <w:t>Javascript</w:t>
      </w:r>
      <w:bookmarkEnd w:id="33"/>
    </w:p>
    <w:p w14:paraId="796DB824" w14:textId="020FC8A3" w:rsidR="005F3DCF" w:rsidRDefault="00F144F1" w:rsidP="005F3DCF">
      <w:pPr>
        <w:pStyle w:val="PTxt"/>
      </w:pPr>
      <w:r>
        <w:t xml:space="preserve">Pour </w:t>
      </w:r>
      <w:r w:rsidR="00667010">
        <w:t xml:space="preserve">utiliser du CSS en </w:t>
      </w:r>
      <w:r w:rsidR="00764037">
        <w:t>JavaScript</w:t>
      </w:r>
      <w:r w:rsidR="00667010">
        <w:t xml:space="preserve"> il faut suivre cet exemple</w:t>
      </w:r>
      <w:r>
        <w:t> :</w:t>
      </w:r>
    </w:p>
    <w:p w14:paraId="534CC289" w14:textId="3449BC58" w:rsidR="00F144F1" w:rsidRPr="00123AC7" w:rsidRDefault="00123AC7" w:rsidP="00F144F1">
      <w:pPr>
        <w:pStyle w:val="PCode1"/>
        <w:rPr>
          <w:lang w:val="fr-CH"/>
        </w:rPr>
      </w:pPr>
      <w:r w:rsidRPr="00123AC7">
        <w:rPr>
          <w:lang w:val="fr-CH"/>
        </w:rPr>
        <w:t>&lt;variable&gt;</w:t>
      </w:r>
      <w:r w:rsidR="00F144F1" w:rsidRPr="00123AC7">
        <w:rPr>
          <w:lang w:val="fr-CH"/>
        </w:rPr>
        <w:t>.style.</w:t>
      </w:r>
      <w:r w:rsidRPr="00123AC7">
        <w:rPr>
          <w:lang w:val="fr-CH"/>
        </w:rPr>
        <w:t>&lt;nom du style&gt;</w:t>
      </w:r>
      <w:r w:rsidR="00F144F1" w:rsidRPr="00123AC7">
        <w:rPr>
          <w:lang w:val="fr-CH"/>
        </w:rPr>
        <w:t xml:space="preserve"> = </w:t>
      </w:r>
      <w:r>
        <w:rPr>
          <w:lang w:val="fr-CH"/>
        </w:rPr>
        <w:t>&lt;valeur du style&gt;</w:t>
      </w:r>
      <w:r w:rsidR="00F144F1" w:rsidRPr="00123AC7">
        <w:rPr>
          <w:lang w:val="fr-CH"/>
        </w:rPr>
        <w:t>;</w:t>
      </w:r>
    </w:p>
    <w:p w14:paraId="446FC82A" w14:textId="7D9D4A0D" w:rsidR="000A56A6" w:rsidRDefault="000A56A6" w:rsidP="000A56A6">
      <w:pPr>
        <w:pStyle w:val="Titre3"/>
      </w:pPr>
      <w:bookmarkStart w:id="34" w:name="_Toc75132264"/>
      <w:r>
        <w:t>JQuery</w:t>
      </w:r>
      <w:bookmarkEnd w:id="34"/>
    </w:p>
    <w:p w14:paraId="262E8D71" w14:textId="5359583F" w:rsidR="00123AC7" w:rsidRDefault="00764037" w:rsidP="00123AC7">
      <w:pPr>
        <w:pStyle w:val="PTxt"/>
      </w:pPr>
      <w:r>
        <w:t>Pour utiliser du CSS en JQuery il faut suivre cet exemple :</w:t>
      </w:r>
    </w:p>
    <w:p w14:paraId="1F071024" w14:textId="69A8D657" w:rsidR="000A56A6" w:rsidRDefault="00123AC7" w:rsidP="000252B9">
      <w:pPr>
        <w:pStyle w:val="PCode1"/>
        <w:rPr>
          <w:lang w:val="fr-CH"/>
        </w:rPr>
      </w:pPr>
      <w:r w:rsidRPr="00EB7E9B">
        <w:rPr>
          <w:lang w:val="fr-CH"/>
        </w:rPr>
        <w:t>$("&lt;id ou class&gt;").css("&lt;</w:t>
      </w:r>
      <w:r w:rsidR="000252B9" w:rsidRPr="00EB7E9B">
        <w:rPr>
          <w:lang w:val="fr-CH"/>
        </w:rPr>
        <w:t xml:space="preserve">nom du </w:t>
      </w:r>
      <w:r w:rsidRPr="00EB7E9B">
        <w:rPr>
          <w:lang w:val="fr-CH"/>
        </w:rPr>
        <w:t xml:space="preserve">style&gt;", </w:t>
      </w:r>
      <w:r w:rsidR="000252B9" w:rsidRPr="00EB7E9B">
        <w:rPr>
          <w:lang w:val="fr-CH"/>
        </w:rPr>
        <w:t>&lt;</w:t>
      </w:r>
      <w:r w:rsidR="000D3FBE" w:rsidRPr="00EB7E9B">
        <w:rPr>
          <w:lang w:val="fr-CH"/>
        </w:rPr>
        <w:t>valeur du style&gt;</w:t>
      </w:r>
      <w:r w:rsidRPr="00EB7E9B">
        <w:rPr>
          <w:lang w:val="fr-CH"/>
        </w:rPr>
        <w:t>);</w:t>
      </w:r>
    </w:p>
    <w:p w14:paraId="7701A89F" w14:textId="11C27AF8" w:rsidR="00EB7E9B" w:rsidRDefault="00EB7E9B" w:rsidP="00EB7E9B">
      <w:pPr>
        <w:pStyle w:val="PTxtCentr"/>
        <w:jc w:val="left"/>
      </w:pPr>
      <w:r>
        <w:t>Une chose supplémentaire à été vu contrairement au JavaScript ici. Pour faire une transition de type « fade in/out » il faut écrire :</w:t>
      </w:r>
    </w:p>
    <w:p w14:paraId="6CF445E5" w14:textId="0447842A" w:rsidR="00EB7E9B" w:rsidRPr="00DB621F" w:rsidRDefault="00EB7E9B" w:rsidP="00EB7E9B">
      <w:pPr>
        <w:pStyle w:val="PCode1"/>
        <w:rPr>
          <w:lang w:val="fr-CH"/>
        </w:rPr>
      </w:pPr>
      <w:r w:rsidRPr="00DB621F">
        <w:rPr>
          <w:lang w:val="fr-CH"/>
        </w:rPr>
        <w:t>$("&lt;id ou class&gt;").</w:t>
      </w:r>
      <w:r w:rsidR="00EC0D80" w:rsidRPr="00DB621F">
        <w:rPr>
          <w:lang w:val="fr-CH"/>
        </w:rPr>
        <w:t>&lt;fadeOut ou fadeIn&gt;.</w:t>
      </w:r>
      <w:r w:rsidRPr="00DB621F">
        <w:rPr>
          <w:lang w:val="fr-CH"/>
        </w:rPr>
        <w:t>(1500, function () {</w:t>
      </w:r>
    </w:p>
    <w:p w14:paraId="62689F9B" w14:textId="050C5641" w:rsidR="00EB7E9B" w:rsidRPr="00DB621F" w:rsidRDefault="00EB7E9B" w:rsidP="00EB7E9B">
      <w:pPr>
        <w:pStyle w:val="PCode1"/>
        <w:rPr>
          <w:lang w:val="fr-CH"/>
        </w:rPr>
      </w:pPr>
      <w:r w:rsidRPr="00DB621F">
        <w:rPr>
          <w:lang w:val="fr-CH"/>
        </w:rPr>
        <w:t>…</w:t>
      </w:r>
    </w:p>
    <w:p w14:paraId="4555BDA1" w14:textId="1319F272" w:rsidR="00EB7E9B" w:rsidRPr="00E01514" w:rsidRDefault="00EB7E9B" w:rsidP="00EB7E9B">
      <w:pPr>
        <w:pStyle w:val="PCode1"/>
        <w:rPr>
          <w:lang w:val="fr-CH"/>
        </w:rPr>
      </w:pPr>
      <w:r w:rsidRPr="00E01514">
        <w:rPr>
          <w:lang w:val="fr-CH"/>
        </w:rPr>
        <w:t>}</w:t>
      </w:r>
    </w:p>
    <w:p w14:paraId="2FDFDA97" w14:textId="169C33B0" w:rsidR="00EB7E9B" w:rsidRDefault="007E0FCB" w:rsidP="00EB7E9B">
      <w:pPr>
        <w:pStyle w:val="PTxtCentr"/>
        <w:jc w:val="left"/>
      </w:pPr>
      <w:r>
        <w:t>ou</w:t>
      </w:r>
    </w:p>
    <w:p w14:paraId="37D39F16" w14:textId="0966B309" w:rsidR="00EC0D80" w:rsidRPr="00EC0D80" w:rsidRDefault="00EC0D80" w:rsidP="00EC0D80">
      <w:pPr>
        <w:pStyle w:val="PCode1"/>
        <w:rPr>
          <w:lang w:val="fr-CH"/>
        </w:rPr>
      </w:pPr>
      <w:r w:rsidRPr="00EC0D80">
        <w:rPr>
          <w:lang w:val="fr-CH"/>
        </w:rPr>
        <w:t xml:space="preserve">$("&lt;id ou </w:t>
      </w:r>
      <w:r>
        <w:rPr>
          <w:lang w:val="fr-CH"/>
        </w:rPr>
        <w:t>class&gt;</w:t>
      </w:r>
      <w:r w:rsidRPr="00EC0D80">
        <w:rPr>
          <w:lang w:val="fr-CH"/>
        </w:rPr>
        <w:t>").&lt;fadeOut ou fadeIn&gt;.(1000);</w:t>
      </w:r>
    </w:p>
    <w:p w14:paraId="7A648D46" w14:textId="7E6D459F" w:rsidR="00EB7E9B" w:rsidRDefault="00E01514" w:rsidP="00EB7E9B">
      <w:pPr>
        <w:pStyle w:val="PTxtCentr"/>
        <w:jc w:val="left"/>
      </w:pPr>
      <w:r>
        <w:t>Et si jamais nous souhaitons faire en sorte que l’élément slide, nous pouvons utiliser :</w:t>
      </w:r>
    </w:p>
    <w:p w14:paraId="4114E20B" w14:textId="01D76384" w:rsidR="00E01514" w:rsidRDefault="00E01514" w:rsidP="00E01514">
      <w:pPr>
        <w:pStyle w:val="PCode1"/>
      </w:pPr>
      <w:r w:rsidRPr="00EC0D80">
        <w:rPr>
          <w:lang w:val="fr-CH"/>
        </w:rPr>
        <w:t xml:space="preserve">$("&lt;id ou </w:t>
      </w:r>
      <w:r>
        <w:rPr>
          <w:lang w:val="fr-CH"/>
        </w:rPr>
        <w:t>class&gt;</w:t>
      </w:r>
      <w:r w:rsidRPr="00EC0D80">
        <w:rPr>
          <w:lang w:val="fr-CH"/>
        </w:rPr>
        <w:t>")</w:t>
      </w:r>
      <w:r>
        <w:rPr>
          <w:lang w:val="fr-CH"/>
        </w:rPr>
        <w:t>.</w:t>
      </w:r>
      <w:r w:rsidRPr="00E01514">
        <w:t>slideToggle(1000);</w:t>
      </w:r>
    </w:p>
    <w:p w14:paraId="60163FFB" w14:textId="4BD7674B" w:rsidR="001C48BF" w:rsidRPr="00EB7E9B" w:rsidRDefault="001C48BF" w:rsidP="001C48BF">
      <w:r>
        <w:br w:type="page"/>
      </w:r>
    </w:p>
    <w:p w14:paraId="292094D2" w14:textId="285AFF3E" w:rsidR="00EB7E9B" w:rsidRDefault="00FB2E09" w:rsidP="00EB7E9B">
      <w:pPr>
        <w:pStyle w:val="Titre2"/>
        <w:rPr>
          <w:noProof/>
        </w:rPr>
      </w:pPr>
      <w:bookmarkStart w:id="35" w:name="_Toc75132265"/>
      <w:r>
        <w:lastRenderedPageBreak/>
        <w:t xml:space="preserve">Exercice 16 – lecture </w:t>
      </w:r>
      <w:r w:rsidRPr="00185ABC">
        <w:rPr>
          <w:noProof/>
        </w:rPr>
        <w:t>jQuery</w:t>
      </w:r>
      <w:r>
        <w:t xml:space="preserve"> &amp; </w:t>
      </w:r>
      <w:r w:rsidRPr="00185ABC">
        <w:rPr>
          <w:noProof/>
        </w:rPr>
        <w:t>Bootstrap</w:t>
      </w:r>
      <w:bookmarkEnd w:id="35"/>
    </w:p>
    <w:p w14:paraId="45FEA7AB" w14:textId="6CB53861" w:rsidR="00BC1660" w:rsidRDefault="00BC1660" w:rsidP="00BC1660">
      <w:pPr>
        <w:pStyle w:val="PTxt"/>
      </w:pPr>
      <w:r>
        <w:t>Exercice facultatif qui consiste à apprendre à utiliser JQuery avec Bootstrap</w:t>
      </w:r>
      <w:r w:rsidR="007970DD">
        <w:t xml:space="preserve"> en suivant le lien suivant. Nous devions plus précisément s’exercé sur les différentes méthodes pour utiliser Bootstrap (4.3 ou plus récent).</w:t>
      </w:r>
    </w:p>
    <w:p w14:paraId="7F40D67F" w14:textId="4E4E4F5D" w:rsidR="007970DD" w:rsidRPr="00BC1660" w:rsidRDefault="007970DD" w:rsidP="00BC1660">
      <w:pPr>
        <w:pStyle w:val="PTxt"/>
      </w:pPr>
      <w:r>
        <w:t xml:space="preserve">Voici le lien du cours Bootstrap : </w:t>
      </w:r>
      <w:hyperlink r:id="rId82" w:history="1">
        <w:r w:rsidRPr="007970DD">
          <w:rPr>
            <w:rStyle w:val="Lienhypertexte"/>
            <w:rFonts w:asciiTheme="minorHAnsi" w:hAnsiTheme="minorHAnsi"/>
            <w:sz w:val="20"/>
          </w:rPr>
          <w:t>https://www.pierre-giraud.com/bootstrap-apprendre-cours</w:t>
        </w:r>
      </w:hyperlink>
    </w:p>
    <w:p w14:paraId="3408B654" w14:textId="337739E8" w:rsidR="00FB2E09" w:rsidRDefault="00FB2E09" w:rsidP="00FB2E09">
      <w:pPr>
        <w:pStyle w:val="Titre2"/>
      </w:pPr>
      <w:bookmarkStart w:id="36" w:name="_Toc75132266"/>
      <w:r>
        <w:t>Exercice 17 – test de web services</w:t>
      </w:r>
      <w:bookmarkEnd w:id="36"/>
    </w:p>
    <w:p w14:paraId="7FF53871" w14:textId="7AB18A18" w:rsidR="001C48BF" w:rsidRDefault="001C48BF" w:rsidP="001C48BF">
      <w:pPr>
        <w:pStyle w:val="PTxt"/>
      </w:pPr>
      <w:r>
        <w:t>Pour cet exercice, il fallait tester un web services. J’ai donc essayé les différents web services en utilisant quelque chose similaire à Postman.</w:t>
      </w:r>
      <w:r w:rsidR="000F13EC">
        <w:t xml:space="preserve"> C’est une extension VS Code qui se nomme « Thunder Client ». Il permet de faire comme Postman mais sans devoir s’inscrire et directement sur notre éditeur. Ce qui me parait plutôt utile si nous voulons vite essayer une API pour voir le résultat que ce dernier </w:t>
      </w:r>
      <w:r w:rsidR="00300DC0">
        <w:t>devrait</w:t>
      </w:r>
      <w:r w:rsidR="000F13EC">
        <w:t xml:space="preserve"> nous donner.</w:t>
      </w:r>
    </w:p>
    <w:p w14:paraId="68098EAC" w14:textId="62C9758A" w:rsidR="00300DC0" w:rsidRDefault="005B2289" w:rsidP="001C48BF">
      <w:pPr>
        <w:pStyle w:val="PTxt"/>
      </w:pPr>
      <w:r>
        <w:t>Exemple :</w:t>
      </w:r>
    </w:p>
    <w:p w14:paraId="65AF19D4" w14:textId="322A1F73" w:rsidR="00DD63BB" w:rsidRDefault="007F592D" w:rsidP="001C48BF">
      <w:pPr>
        <w:pStyle w:val="PTxt"/>
      </w:pPr>
      <w:r>
        <w:rPr>
          <w:noProof/>
        </w:rPr>
        <w:drawing>
          <wp:inline distT="0" distB="0" distL="0" distR="0" wp14:anchorId="317BC3E3" wp14:editId="4FB26F87">
            <wp:extent cx="5488029" cy="3040436"/>
            <wp:effectExtent l="0" t="0" r="0" b="762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501198" cy="3047732"/>
                    </a:xfrm>
                    <a:prstGeom prst="rect">
                      <a:avLst/>
                    </a:prstGeom>
                  </pic:spPr>
                </pic:pic>
              </a:graphicData>
            </a:graphic>
          </wp:inline>
        </w:drawing>
      </w:r>
    </w:p>
    <w:p w14:paraId="181D2BE8" w14:textId="20D09450" w:rsidR="005B2289" w:rsidRPr="001C48BF" w:rsidRDefault="00DD63BB" w:rsidP="00DD63BB">
      <w:r>
        <w:br w:type="page"/>
      </w:r>
    </w:p>
    <w:p w14:paraId="494140D6" w14:textId="39C31012" w:rsidR="00FB2E09" w:rsidRDefault="00FB2E09" w:rsidP="00FB2E09">
      <w:pPr>
        <w:pStyle w:val="Titre2"/>
      </w:pPr>
      <w:bookmarkStart w:id="37" w:name="_Toc75132267"/>
      <w:r>
        <w:lastRenderedPageBreak/>
        <w:t xml:space="preserve">Exercice 18 – </w:t>
      </w:r>
      <w:r w:rsidRPr="00917248">
        <w:t>application</w:t>
      </w:r>
      <w:r>
        <w:t xml:space="preserve"> HTML5 d’appel à un web service</w:t>
      </w:r>
      <w:bookmarkEnd w:id="37"/>
    </w:p>
    <w:p w14:paraId="0B4C594F" w14:textId="07AD017C" w:rsidR="007C55A1" w:rsidRPr="007C55A1" w:rsidRDefault="00513B16" w:rsidP="007C55A1">
      <w:pPr>
        <w:pStyle w:val="PTxt"/>
      </w:pPr>
      <w:hyperlink r:id="rId84" w:history="1">
        <w:r w:rsidR="007C55A1" w:rsidRPr="007C55A1">
          <w:rPr>
            <w:rStyle w:val="Lienhypertexte"/>
            <w:rFonts w:asciiTheme="minorHAnsi" w:hAnsiTheme="minorHAnsi"/>
            <w:sz w:val="20"/>
          </w:rPr>
          <w:t>http://commergnatm.emf-informatique.ch/307/exercice%2018/index.html</w:t>
        </w:r>
      </w:hyperlink>
    </w:p>
    <w:p w14:paraId="3275E34C" w14:textId="0B88E323" w:rsidR="002420D8" w:rsidRDefault="002420D8" w:rsidP="002420D8">
      <w:pPr>
        <w:pStyle w:val="PTxt"/>
      </w:pPr>
      <w:r>
        <w:t>Pour cet exercice</w:t>
      </w:r>
      <w:r w:rsidR="00157E14">
        <w:t xml:space="preserve"> qui est un convertisseur de température</w:t>
      </w:r>
      <w:r>
        <w:t>, il fallait utiliser le modèle MVC qui consite à suivre ce schéma :</w:t>
      </w:r>
    </w:p>
    <w:p w14:paraId="7BBC6FA3" w14:textId="755210C3" w:rsidR="002420D8" w:rsidRDefault="002420D8" w:rsidP="002420D8">
      <w:pPr>
        <w:pStyle w:val="PTxt"/>
      </w:pPr>
      <w:r>
        <w:rPr>
          <w:noProof/>
        </w:rPr>
        <w:drawing>
          <wp:inline distT="0" distB="0" distL="0" distR="0" wp14:anchorId="6ACCF1FE" wp14:editId="5A6AB3C7">
            <wp:extent cx="3010548" cy="1812898"/>
            <wp:effectExtent l="0" t="0" r="0" b="0"/>
            <wp:docPr id="11" name="Image 11" descr="Schéma MVC Le schéma modèle-vue-contrôleur traduit les interactions... |  Download Scientific Diagram">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Schéma MVC Le schéma modèle-vue-contrôleur traduit les interactions... |  Download Scientific Diagram">
                      <a:hlinkClick r:id="rId85"/>
                    </pic:cNvP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7555" cy="1817117"/>
                    </a:xfrm>
                    <a:prstGeom prst="rect">
                      <a:avLst/>
                    </a:prstGeom>
                    <a:noFill/>
                    <a:ln>
                      <a:noFill/>
                    </a:ln>
                  </pic:spPr>
                </pic:pic>
              </a:graphicData>
            </a:graphic>
          </wp:inline>
        </w:drawing>
      </w:r>
    </w:p>
    <w:p w14:paraId="685A0B96" w14:textId="01A890BD" w:rsidR="00F20BA9" w:rsidRDefault="00F20BA9" w:rsidP="002420D8">
      <w:pPr>
        <w:pStyle w:val="PTxt"/>
      </w:pPr>
      <w:r>
        <w:t>Voici comment faire une requête en POST en utilisant JQuery :</w:t>
      </w:r>
    </w:p>
    <w:p w14:paraId="3778FFA2" w14:textId="77777777" w:rsidR="00F20BA9" w:rsidRPr="00DB621F" w:rsidRDefault="00F20BA9" w:rsidP="00F20BA9">
      <w:pPr>
        <w:pStyle w:val="PCode1"/>
        <w:rPr>
          <w:color w:val="333333"/>
          <w:lang w:val="fr-CH" w:eastAsia="fr-CH"/>
        </w:rPr>
      </w:pPr>
      <w:r w:rsidRPr="00DB621F">
        <w:rPr>
          <w:color w:val="333333"/>
          <w:lang w:val="fr-CH" w:eastAsia="fr-CH"/>
        </w:rPr>
        <w:t>  </w:t>
      </w:r>
      <w:r w:rsidRPr="00DB621F">
        <w:rPr>
          <w:lang w:val="fr-CH" w:eastAsia="fr-CH"/>
        </w:rPr>
        <w:t>celcius2Fahrenheit</w:t>
      </w:r>
      <w:r w:rsidRPr="00DB621F">
        <w:rPr>
          <w:color w:val="777777"/>
          <w:lang w:val="fr-CH" w:eastAsia="fr-CH"/>
        </w:rPr>
        <w:t>(</w:t>
      </w:r>
      <w:r w:rsidRPr="00DB621F">
        <w:rPr>
          <w:color w:val="7A3E9D"/>
          <w:lang w:val="fr-CH" w:eastAsia="fr-CH"/>
        </w:rPr>
        <w:t>degres</w:t>
      </w:r>
      <w:r w:rsidRPr="00DB621F">
        <w:rPr>
          <w:color w:val="777777"/>
          <w:lang w:val="fr-CH" w:eastAsia="fr-CH"/>
        </w:rPr>
        <w:t>,</w:t>
      </w:r>
      <w:r w:rsidRPr="00DB621F">
        <w:rPr>
          <w:color w:val="333333"/>
          <w:lang w:val="fr-CH" w:eastAsia="fr-CH"/>
        </w:rPr>
        <w:t> </w:t>
      </w:r>
      <w:r w:rsidRPr="00DB621F">
        <w:rPr>
          <w:color w:val="00B050"/>
          <w:lang w:val="fr-CH" w:eastAsia="fr-CH"/>
        </w:rPr>
        <w:t>successCallback</w:t>
      </w:r>
      <w:r w:rsidRPr="00DB621F">
        <w:rPr>
          <w:color w:val="777777"/>
          <w:lang w:val="fr-CH" w:eastAsia="fr-CH"/>
        </w:rPr>
        <w:t>,</w:t>
      </w:r>
      <w:r w:rsidRPr="00DB621F">
        <w:rPr>
          <w:color w:val="333333"/>
          <w:lang w:val="fr-CH" w:eastAsia="fr-CH"/>
        </w:rPr>
        <w:t> </w:t>
      </w:r>
      <w:r w:rsidRPr="00DB621F">
        <w:rPr>
          <w:color w:val="FF0000"/>
          <w:lang w:val="fr-CH" w:eastAsia="fr-CH"/>
        </w:rPr>
        <w:t>errorCallback</w:t>
      </w:r>
      <w:r w:rsidRPr="00DB621F">
        <w:rPr>
          <w:color w:val="777777"/>
          <w:lang w:val="fr-CH" w:eastAsia="fr-CH"/>
        </w:rPr>
        <w:t>)</w:t>
      </w:r>
      <w:r w:rsidRPr="00DB621F">
        <w:rPr>
          <w:color w:val="333333"/>
          <w:lang w:val="fr-CH" w:eastAsia="fr-CH"/>
        </w:rPr>
        <w:t> </w:t>
      </w:r>
      <w:r w:rsidRPr="00DB621F">
        <w:rPr>
          <w:color w:val="777777"/>
          <w:lang w:val="fr-CH" w:eastAsia="fr-CH"/>
        </w:rPr>
        <w:t>{</w:t>
      </w:r>
    </w:p>
    <w:p w14:paraId="37F3CB1C" w14:textId="77777777" w:rsidR="00F20BA9" w:rsidRPr="00DB621F" w:rsidRDefault="00F20BA9" w:rsidP="00F20BA9">
      <w:pPr>
        <w:pStyle w:val="PCode1"/>
        <w:rPr>
          <w:color w:val="333333"/>
          <w:lang w:val="fr-CH" w:eastAsia="fr-CH"/>
        </w:rPr>
      </w:pPr>
      <w:r w:rsidRPr="00DB621F">
        <w:rPr>
          <w:color w:val="333333"/>
          <w:lang w:val="fr-CH" w:eastAsia="fr-CH"/>
        </w:rPr>
        <w:t>    </w:t>
      </w:r>
      <w:r w:rsidRPr="00DB621F">
        <w:rPr>
          <w:color w:val="7A3E9D"/>
          <w:lang w:val="fr-CH" w:eastAsia="fr-CH"/>
        </w:rPr>
        <w:t>let</w:t>
      </w:r>
      <w:r w:rsidRPr="00DB621F">
        <w:rPr>
          <w:color w:val="333333"/>
          <w:lang w:val="fr-CH" w:eastAsia="fr-CH"/>
        </w:rPr>
        <w:t> </w:t>
      </w:r>
      <w:r w:rsidRPr="00DB621F">
        <w:rPr>
          <w:color w:val="7A3E9D"/>
          <w:lang w:val="fr-CH" w:eastAsia="fr-CH"/>
        </w:rPr>
        <w:t>url</w:t>
      </w:r>
      <w:r w:rsidRPr="00DB621F">
        <w:rPr>
          <w:color w:val="333333"/>
          <w:lang w:val="fr-CH" w:eastAsia="fr-CH"/>
        </w:rPr>
        <w:t> </w:t>
      </w:r>
      <w:r w:rsidRPr="00DB621F">
        <w:rPr>
          <w:color w:val="777777"/>
          <w:lang w:val="fr-CH" w:eastAsia="fr-CH"/>
        </w:rPr>
        <w:t>=</w:t>
      </w:r>
      <w:r w:rsidRPr="00DB621F">
        <w:rPr>
          <w:color w:val="333333"/>
          <w:lang w:val="fr-CH" w:eastAsia="fr-CH"/>
        </w:rPr>
        <w:t> </w:t>
      </w:r>
      <w:r w:rsidRPr="00DB621F">
        <w:rPr>
          <w:color w:val="487B77" w:themeColor="accent6" w:themeShade="BF"/>
          <w:lang w:val="fr-CH" w:eastAsia="fr-CH"/>
        </w:rPr>
        <w:t>"http://mettrauxpa.emf-informatique.ch/convert_temp_p_xml.php"</w:t>
      </w:r>
      <w:r w:rsidRPr="00DB621F">
        <w:rPr>
          <w:color w:val="777777"/>
          <w:lang w:val="fr-CH" w:eastAsia="fr-CH"/>
        </w:rPr>
        <w:t>;</w:t>
      </w:r>
    </w:p>
    <w:p w14:paraId="1EC3C22C" w14:textId="77777777" w:rsidR="00F20BA9" w:rsidRPr="001E0CC7" w:rsidRDefault="00F20BA9" w:rsidP="00F20BA9">
      <w:pPr>
        <w:pStyle w:val="PCode1"/>
        <w:rPr>
          <w:color w:val="333333"/>
          <w:lang w:val="en-US" w:eastAsia="fr-CH"/>
        </w:rPr>
      </w:pPr>
      <w:r w:rsidRPr="00DB621F">
        <w:rPr>
          <w:color w:val="333333"/>
          <w:lang w:val="fr-CH" w:eastAsia="fr-CH"/>
        </w:rPr>
        <w:t>    </w:t>
      </w:r>
      <w:r w:rsidRPr="001E0CC7">
        <w:rPr>
          <w:color w:val="7A3E9D"/>
          <w:lang w:val="en-US" w:eastAsia="fr-CH"/>
        </w:rPr>
        <w:t>let</w:t>
      </w:r>
      <w:r w:rsidRPr="001E0CC7">
        <w:rPr>
          <w:color w:val="333333"/>
          <w:lang w:val="en-US" w:eastAsia="fr-CH"/>
        </w:rPr>
        <w:t> </w:t>
      </w:r>
      <w:r w:rsidRPr="001E0CC7">
        <w:rPr>
          <w:color w:val="7A3E9D"/>
          <w:lang w:val="en-US" w:eastAsia="fr-CH"/>
        </w:rPr>
        <w:t>param</w:t>
      </w:r>
      <w:r w:rsidRPr="001E0CC7">
        <w:rPr>
          <w:color w:val="333333"/>
          <w:lang w:val="en-US" w:eastAsia="fr-CH"/>
        </w:rPr>
        <w:t> </w:t>
      </w:r>
      <w:r w:rsidRPr="001E0CC7">
        <w:rPr>
          <w:color w:val="777777"/>
          <w:lang w:val="en-US" w:eastAsia="fr-CH"/>
        </w:rPr>
        <w:t>=</w:t>
      </w:r>
      <w:r w:rsidRPr="001E0CC7">
        <w:rPr>
          <w:color w:val="333333"/>
          <w:lang w:val="en-US" w:eastAsia="fr-CH"/>
        </w:rPr>
        <w:t> </w:t>
      </w:r>
      <w:r w:rsidRPr="009E361F">
        <w:rPr>
          <w:color w:val="487B77" w:themeColor="accent6" w:themeShade="BF"/>
          <w:lang w:val="en-US" w:eastAsia="fr-CH"/>
        </w:rPr>
        <w:t>"Temperature=" </w:t>
      </w:r>
      <w:r w:rsidRPr="001E0CC7">
        <w:rPr>
          <w:color w:val="777777"/>
          <w:lang w:val="en-US" w:eastAsia="fr-CH"/>
        </w:rPr>
        <w:t>+</w:t>
      </w:r>
      <w:r w:rsidRPr="001E0CC7">
        <w:rPr>
          <w:color w:val="333333"/>
          <w:lang w:val="en-US" w:eastAsia="fr-CH"/>
        </w:rPr>
        <w:t> </w:t>
      </w:r>
      <w:r w:rsidRPr="001E0CC7">
        <w:rPr>
          <w:color w:val="7A3E9D"/>
          <w:lang w:val="en-US" w:eastAsia="fr-CH"/>
        </w:rPr>
        <w:t>degres</w:t>
      </w:r>
      <w:r w:rsidRPr="001E0CC7">
        <w:rPr>
          <w:color w:val="333333"/>
          <w:lang w:val="en-US" w:eastAsia="fr-CH"/>
        </w:rPr>
        <w:t> </w:t>
      </w:r>
      <w:r w:rsidRPr="001E0CC7">
        <w:rPr>
          <w:color w:val="777777"/>
          <w:lang w:val="en-US" w:eastAsia="fr-CH"/>
        </w:rPr>
        <w:t>+</w:t>
      </w:r>
      <w:r w:rsidRPr="001E0CC7">
        <w:rPr>
          <w:color w:val="333333"/>
          <w:lang w:val="en-US" w:eastAsia="fr-CH"/>
        </w:rPr>
        <w:t> </w:t>
      </w:r>
      <w:r w:rsidRPr="009E361F">
        <w:rPr>
          <w:color w:val="487B77" w:themeColor="accent6" w:themeShade="BF"/>
          <w:lang w:val="en-US" w:eastAsia="fr-CH"/>
        </w:rPr>
        <w:t>"&amp;FromUnit=C&amp;ToUnit=F"</w:t>
      </w:r>
      <w:r w:rsidRPr="001E0CC7">
        <w:rPr>
          <w:color w:val="777777"/>
          <w:lang w:val="en-US" w:eastAsia="fr-CH"/>
        </w:rPr>
        <w:t>;</w:t>
      </w:r>
    </w:p>
    <w:p w14:paraId="56FCD305" w14:textId="77777777" w:rsidR="00F20BA9" w:rsidRPr="001E0CC7" w:rsidRDefault="00F20BA9" w:rsidP="00F20BA9">
      <w:pPr>
        <w:pStyle w:val="PCode1"/>
        <w:rPr>
          <w:color w:val="333333"/>
          <w:lang w:val="en-US" w:eastAsia="fr-CH"/>
        </w:rPr>
      </w:pPr>
    </w:p>
    <w:p w14:paraId="3C385A22" w14:textId="77777777" w:rsidR="00F20BA9" w:rsidRPr="00DB621F" w:rsidRDefault="00F20BA9" w:rsidP="00F20BA9">
      <w:pPr>
        <w:pStyle w:val="PCode1"/>
        <w:rPr>
          <w:color w:val="333333"/>
          <w:lang w:val="fr-CH" w:eastAsia="fr-CH"/>
        </w:rPr>
      </w:pPr>
      <w:r w:rsidRPr="001E0CC7">
        <w:rPr>
          <w:color w:val="777777"/>
          <w:lang w:val="en-US" w:eastAsia="fr-CH"/>
        </w:rPr>
        <w:t xml:space="preserve">    </w:t>
      </w:r>
      <w:r w:rsidRPr="00DB621F">
        <w:rPr>
          <w:i/>
          <w:iCs/>
          <w:color w:val="AAAAAA"/>
          <w:lang w:val="fr-CH" w:eastAsia="fr-CH"/>
        </w:rPr>
        <w:t>// envoi de la requête</w:t>
      </w:r>
    </w:p>
    <w:p w14:paraId="58E692BB" w14:textId="77777777" w:rsidR="00F20BA9" w:rsidRPr="00DB621F" w:rsidRDefault="00F20BA9" w:rsidP="00F20BA9">
      <w:pPr>
        <w:pStyle w:val="PCode1"/>
        <w:rPr>
          <w:color w:val="333333"/>
          <w:lang w:val="fr-CH" w:eastAsia="fr-CH"/>
        </w:rPr>
      </w:pPr>
      <w:r w:rsidRPr="00DB621F">
        <w:rPr>
          <w:color w:val="333333"/>
          <w:lang w:val="fr-CH" w:eastAsia="fr-CH"/>
        </w:rPr>
        <w:t xml:space="preserve">    </w:t>
      </w:r>
      <w:r w:rsidRPr="00DB621F">
        <w:rPr>
          <w:color w:val="7A3E9D"/>
          <w:lang w:val="fr-CH" w:eastAsia="fr-CH"/>
        </w:rPr>
        <w:t>$</w:t>
      </w:r>
      <w:r w:rsidRPr="00DB621F">
        <w:rPr>
          <w:color w:val="777777"/>
          <w:lang w:val="fr-CH" w:eastAsia="fr-CH"/>
        </w:rPr>
        <w:t>.</w:t>
      </w:r>
      <w:r w:rsidRPr="00DB621F">
        <w:rPr>
          <w:lang w:val="fr-CH" w:eastAsia="fr-CH"/>
        </w:rPr>
        <w:t>ajax</w:t>
      </w:r>
      <w:r w:rsidRPr="00DB621F">
        <w:rPr>
          <w:color w:val="333333"/>
          <w:lang w:val="fr-CH" w:eastAsia="fr-CH"/>
        </w:rPr>
        <w:t>(</w:t>
      </w:r>
      <w:r w:rsidRPr="00DB621F">
        <w:rPr>
          <w:color w:val="7A3E9D"/>
          <w:lang w:val="fr-CH" w:eastAsia="fr-CH"/>
        </w:rPr>
        <w:t>url</w:t>
      </w:r>
      <w:r w:rsidRPr="00DB621F">
        <w:rPr>
          <w:color w:val="777777"/>
          <w:lang w:val="fr-CH" w:eastAsia="fr-CH"/>
        </w:rPr>
        <w:t>,</w:t>
      </w:r>
      <w:r w:rsidRPr="00DB621F">
        <w:rPr>
          <w:color w:val="333333"/>
          <w:lang w:val="fr-CH" w:eastAsia="fr-CH"/>
        </w:rPr>
        <w:t> </w:t>
      </w:r>
      <w:r w:rsidRPr="00DB621F">
        <w:rPr>
          <w:color w:val="777777"/>
          <w:lang w:val="fr-CH" w:eastAsia="fr-CH"/>
        </w:rPr>
        <w:t>{</w:t>
      </w:r>
    </w:p>
    <w:p w14:paraId="2097FB9C" w14:textId="77777777" w:rsidR="00F20BA9" w:rsidRPr="00DB621F" w:rsidRDefault="00F20BA9" w:rsidP="00F20BA9">
      <w:pPr>
        <w:pStyle w:val="PCode1"/>
        <w:rPr>
          <w:color w:val="333333"/>
          <w:lang w:val="fr-CH" w:eastAsia="fr-CH"/>
        </w:rPr>
      </w:pPr>
      <w:r w:rsidRPr="00DB621F">
        <w:rPr>
          <w:color w:val="333333"/>
          <w:lang w:val="fr-CH" w:eastAsia="fr-CH"/>
        </w:rPr>
        <w:t xml:space="preserve">      </w:t>
      </w:r>
      <w:r w:rsidRPr="00DB621F">
        <w:rPr>
          <w:color w:val="7A3E9D"/>
          <w:lang w:val="fr-CH" w:eastAsia="fr-CH"/>
        </w:rPr>
        <w:t>type</w:t>
      </w:r>
      <w:r w:rsidRPr="00DB621F">
        <w:rPr>
          <w:color w:val="777777"/>
          <w:lang w:val="fr-CH" w:eastAsia="fr-CH"/>
        </w:rPr>
        <w:t>:</w:t>
      </w:r>
      <w:r w:rsidRPr="00DB621F">
        <w:rPr>
          <w:color w:val="333333"/>
          <w:lang w:val="fr-CH" w:eastAsia="fr-CH"/>
        </w:rPr>
        <w:t> </w:t>
      </w:r>
      <w:r w:rsidRPr="00DB621F">
        <w:rPr>
          <w:color w:val="487B77" w:themeColor="accent6" w:themeShade="BF"/>
          <w:lang w:val="fr-CH" w:eastAsia="fr-CH"/>
        </w:rPr>
        <w:t>"POST"</w:t>
      </w:r>
      <w:r w:rsidRPr="00DB621F">
        <w:rPr>
          <w:color w:val="777777"/>
          <w:lang w:val="fr-CH" w:eastAsia="fr-CH"/>
        </w:rPr>
        <w:t>,</w:t>
      </w:r>
    </w:p>
    <w:p w14:paraId="019C43D3" w14:textId="77777777" w:rsidR="00F20BA9" w:rsidRPr="00DB621F" w:rsidRDefault="00F20BA9" w:rsidP="00F20BA9">
      <w:pPr>
        <w:pStyle w:val="PCode1"/>
        <w:rPr>
          <w:color w:val="333333"/>
          <w:lang w:val="fr-CH" w:eastAsia="fr-CH"/>
        </w:rPr>
      </w:pPr>
      <w:r w:rsidRPr="00DB621F">
        <w:rPr>
          <w:color w:val="333333"/>
          <w:lang w:val="fr-CH" w:eastAsia="fr-CH"/>
        </w:rPr>
        <w:t xml:space="preserve">      </w:t>
      </w:r>
      <w:r w:rsidRPr="00DB621F">
        <w:rPr>
          <w:color w:val="7A3E9D"/>
          <w:lang w:val="fr-CH" w:eastAsia="fr-CH"/>
        </w:rPr>
        <w:t>contentType</w:t>
      </w:r>
      <w:r w:rsidRPr="00DB621F">
        <w:rPr>
          <w:color w:val="777777"/>
          <w:lang w:val="fr-CH" w:eastAsia="fr-CH"/>
        </w:rPr>
        <w:t>:</w:t>
      </w:r>
      <w:r w:rsidRPr="00DB621F">
        <w:rPr>
          <w:color w:val="333333"/>
          <w:lang w:val="fr-CH" w:eastAsia="fr-CH"/>
        </w:rPr>
        <w:t> </w:t>
      </w:r>
      <w:r w:rsidRPr="00DB621F">
        <w:rPr>
          <w:color w:val="487B77" w:themeColor="accent6" w:themeShade="BF"/>
          <w:lang w:val="fr-CH" w:eastAsia="fr-CH"/>
        </w:rPr>
        <w:t>"application/x-www-form-urlencoded; charset=UTF-8"</w:t>
      </w:r>
      <w:r w:rsidRPr="00DB621F">
        <w:rPr>
          <w:color w:val="777777"/>
          <w:lang w:val="fr-CH" w:eastAsia="fr-CH"/>
        </w:rPr>
        <w:t>,</w:t>
      </w:r>
    </w:p>
    <w:p w14:paraId="62E2B950" w14:textId="77777777" w:rsidR="00F20BA9" w:rsidRPr="001E0CC7" w:rsidRDefault="00F20BA9" w:rsidP="00F20BA9">
      <w:pPr>
        <w:pStyle w:val="PCode1"/>
        <w:rPr>
          <w:color w:val="333333"/>
          <w:lang w:val="en-US" w:eastAsia="fr-CH"/>
        </w:rPr>
      </w:pPr>
      <w:r w:rsidRPr="00DB621F">
        <w:rPr>
          <w:color w:val="333333"/>
          <w:lang w:val="fr-CH" w:eastAsia="fr-CH"/>
        </w:rPr>
        <w:t xml:space="preserve">      </w:t>
      </w:r>
      <w:r w:rsidRPr="001E0CC7">
        <w:rPr>
          <w:color w:val="7A3E9D"/>
          <w:lang w:val="en-US" w:eastAsia="fr-CH"/>
        </w:rPr>
        <w:t>data</w:t>
      </w:r>
      <w:r w:rsidRPr="001E0CC7">
        <w:rPr>
          <w:color w:val="777777"/>
          <w:lang w:val="en-US" w:eastAsia="fr-CH"/>
        </w:rPr>
        <w:t>:</w:t>
      </w:r>
      <w:r w:rsidRPr="001E0CC7">
        <w:rPr>
          <w:color w:val="333333"/>
          <w:lang w:val="en-US" w:eastAsia="fr-CH"/>
        </w:rPr>
        <w:t> </w:t>
      </w:r>
      <w:r w:rsidRPr="001E0CC7">
        <w:rPr>
          <w:color w:val="7A3E9D"/>
          <w:lang w:val="en-US" w:eastAsia="fr-CH"/>
        </w:rPr>
        <w:t>param</w:t>
      </w:r>
      <w:r w:rsidRPr="001E0CC7">
        <w:rPr>
          <w:color w:val="777777"/>
          <w:lang w:val="en-US" w:eastAsia="fr-CH"/>
        </w:rPr>
        <w:t>,</w:t>
      </w:r>
    </w:p>
    <w:p w14:paraId="2EEC0CBA" w14:textId="77777777" w:rsidR="00F20BA9" w:rsidRPr="001E0CC7" w:rsidRDefault="00F20BA9" w:rsidP="00F20BA9">
      <w:pPr>
        <w:pStyle w:val="PCode1"/>
        <w:rPr>
          <w:color w:val="333333"/>
          <w:lang w:val="en-US" w:eastAsia="fr-CH"/>
        </w:rPr>
      </w:pPr>
      <w:r w:rsidRPr="001E0CC7">
        <w:rPr>
          <w:color w:val="333333"/>
          <w:lang w:val="en-US" w:eastAsia="fr-CH"/>
        </w:rPr>
        <w:t xml:space="preserve">      </w:t>
      </w:r>
      <w:r w:rsidRPr="001E0CC7">
        <w:rPr>
          <w:color w:val="7A3E9D"/>
          <w:lang w:val="en-US" w:eastAsia="fr-CH"/>
        </w:rPr>
        <w:t>success</w:t>
      </w:r>
      <w:r w:rsidRPr="001E0CC7">
        <w:rPr>
          <w:color w:val="777777"/>
          <w:lang w:val="en-US" w:eastAsia="fr-CH"/>
        </w:rPr>
        <w:t>:</w:t>
      </w:r>
      <w:r w:rsidRPr="001E0CC7">
        <w:rPr>
          <w:color w:val="333333"/>
          <w:lang w:val="en-US" w:eastAsia="fr-CH"/>
        </w:rPr>
        <w:t> </w:t>
      </w:r>
      <w:r w:rsidRPr="009E361F">
        <w:rPr>
          <w:color w:val="00B050"/>
          <w:lang w:val="en-US" w:eastAsia="fr-CH"/>
        </w:rPr>
        <w:t>successCallback</w:t>
      </w:r>
      <w:r w:rsidRPr="001E0CC7">
        <w:rPr>
          <w:color w:val="777777"/>
          <w:lang w:val="en-US" w:eastAsia="fr-CH"/>
        </w:rPr>
        <w:t>,</w:t>
      </w:r>
    </w:p>
    <w:p w14:paraId="30B118A2" w14:textId="77777777" w:rsidR="00F20BA9" w:rsidRPr="001E0CC7" w:rsidRDefault="00F20BA9" w:rsidP="00F20BA9">
      <w:pPr>
        <w:pStyle w:val="PCode1"/>
        <w:rPr>
          <w:color w:val="333333"/>
          <w:lang w:val="en-US" w:eastAsia="fr-CH"/>
        </w:rPr>
      </w:pPr>
      <w:r w:rsidRPr="001E0CC7">
        <w:rPr>
          <w:color w:val="333333"/>
          <w:lang w:val="en-US" w:eastAsia="fr-CH"/>
        </w:rPr>
        <w:t xml:space="preserve">      </w:t>
      </w:r>
      <w:r w:rsidRPr="001E0CC7">
        <w:rPr>
          <w:color w:val="7A3E9D"/>
          <w:lang w:val="en-US" w:eastAsia="fr-CH"/>
        </w:rPr>
        <w:t>error</w:t>
      </w:r>
      <w:r w:rsidRPr="001E0CC7">
        <w:rPr>
          <w:color w:val="777777"/>
          <w:lang w:val="en-US" w:eastAsia="fr-CH"/>
        </w:rPr>
        <w:t>:</w:t>
      </w:r>
      <w:r w:rsidRPr="001E0CC7">
        <w:rPr>
          <w:color w:val="333333"/>
          <w:lang w:val="en-US" w:eastAsia="fr-CH"/>
        </w:rPr>
        <w:t> </w:t>
      </w:r>
      <w:r w:rsidRPr="009E361F">
        <w:rPr>
          <w:color w:val="FF0000"/>
          <w:lang w:val="en-US" w:eastAsia="fr-CH"/>
        </w:rPr>
        <w:t>errorCallback</w:t>
      </w:r>
    </w:p>
    <w:p w14:paraId="150AC942" w14:textId="77777777" w:rsidR="00F20BA9" w:rsidRPr="00DB621F" w:rsidRDefault="00F20BA9" w:rsidP="00F20BA9">
      <w:pPr>
        <w:pStyle w:val="PCode1"/>
        <w:rPr>
          <w:color w:val="333333"/>
          <w:lang w:val="fr-CH" w:eastAsia="fr-CH"/>
        </w:rPr>
      </w:pPr>
      <w:r w:rsidRPr="001E0CC7">
        <w:rPr>
          <w:color w:val="333333"/>
          <w:lang w:val="en-US" w:eastAsia="fr-CH"/>
        </w:rPr>
        <w:t xml:space="preserve">    </w:t>
      </w:r>
      <w:r w:rsidRPr="00DB621F">
        <w:rPr>
          <w:color w:val="777777"/>
          <w:lang w:val="fr-CH" w:eastAsia="fr-CH"/>
        </w:rPr>
        <w:t>}</w:t>
      </w:r>
      <w:r w:rsidRPr="00DB621F">
        <w:rPr>
          <w:color w:val="333333"/>
          <w:lang w:val="fr-CH" w:eastAsia="fr-CH"/>
        </w:rPr>
        <w:t>)</w:t>
      </w:r>
      <w:r w:rsidRPr="00DB621F">
        <w:rPr>
          <w:color w:val="777777"/>
          <w:lang w:val="fr-CH" w:eastAsia="fr-CH"/>
        </w:rPr>
        <w:t>;</w:t>
      </w:r>
    </w:p>
    <w:p w14:paraId="3AC56220" w14:textId="79E6E33E" w:rsidR="00F20BA9" w:rsidRPr="00DB621F" w:rsidRDefault="00F20BA9" w:rsidP="00F20BA9">
      <w:pPr>
        <w:pStyle w:val="PCode1"/>
        <w:rPr>
          <w:color w:val="777777"/>
          <w:lang w:val="fr-CH" w:eastAsia="fr-CH"/>
        </w:rPr>
      </w:pPr>
      <w:r w:rsidRPr="00DB621F">
        <w:rPr>
          <w:color w:val="333333"/>
          <w:lang w:val="fr-CH" w:eastAsia="fr-CH"/>
        </w:rPr>
        <w:t>  </w:t>
      </w:r>
      <w:r w:rsidRPr="00DB621F">
        <w:rPr>
          <w:color w:val="777777"/>
          <w:lang w:val="fr-CH" w:eastAsia="fr-CH"/>
        </w:rPr>
        <w:t>}</w:t>
      </w:r>
    </w:p>
    <w:p w14:paraId="29A8BCDB" w14:textId="7C4E77AE" w:rsidR="00F20BA9" w:rsidRDefault="00F20BA9" w:rsidP="00F20BA9">
      <w:pPr>
        <w:pStyle w:val="PTxt"/>
        <w:rPr>
          <w:lang w:eastAsia="fr-CH"/>
        </w:rPr>
      </w:pPr>
      <w:r>
        <w:rPr>
          <w:lang w:eastAsia="fr-CH"/>
        </w:rPr>
        <w:t xml:space="preserve">Nous pouvons voir ci-dessus que l’url est donc la destination qui recevra la requête et que </w:t>
      </w:r>
      <w:r w:rsidR="00E53959">
        <w:rPr>
          <w:lang w:eastAsia="fr-CH"/>
        </w:rPr>
        <w:t>les paramètres rentrés</w:t>
      </w:r>
      <w:r>
        <w:rPr>
          <w:lang w:eastAsia="fr-CH"/>
        </w:rPr>
        <w:t xml:space="preserve"> </w:t>
      </w:r>
      <w:r w:rsidR="004B0A61">
        <w:rPr>
          <w:lang w:eastAsia="fr-CH"/>
        </w:rPr>
        <w:t>pour « data » sont les paramètres qui seront envoyé pour faire la requête.</w:t>
      </w:r>
    </w:p>
    <w:p w14:paraId="3AB061B8" w14:textId="2BB45D71" w:rsidR="00E53959" w:rsidRPr="00F20BA9" w:rsidRDefault="00E53959" w:rsidP="00F20BA9">
      <w:pPr>
        <w:pStyle w:val="PTxt"/>
        <w:rPr>
          <w:lang w:eastAsia="fr-CH"/>
        </w:rPr>
      </w:pPr>
      <w:r>
        <w:rPr>
          <w:lang w:eastAsia="fr-CH"/>
        </w:rPr>
        <w:t xml:space="preserve">D’après moi la </w:t>
      </w:r>
      <w:r w:rsidR="007C55A1">
        <w:rPr>
          <w:lang w:eastAsia="fr-CH"/>
        </w:rPr>
        <w:t>commande</w:t>
      </w:r>
      <w:r>
        <w:rPr>
          <w:lang w:eastAsia="fr-CH"/>
        </w:rPr>
        <w:t xml:space="preserve"> du dessus est la plus importante à savoir pour cet exercice puisque tout était un peu centré sur ça.</w:t>
      </w:r>
    </w:p>
    <w:p w14:paraId="5B161FEC" w14:textId="77777777" w:rsidR="00664746" w:rsidRDefault="00664746">
      <w:pPr>
        <w:rPr>
          <w:rFonts w:asciiTheme="majorHAnsi" w:eastAsiaTheme="majorEastAsia" w:hAnsiTheme="majorHAnsi" w:cstheme="majorBidi"/>
          <w:color w:val="1C6194" w:themeColor="accent2" w:themeShade="BF"/>
          <w:sz w:val="28"/>
          <w:szCs w:val="28"/>
        </w:rPr>
      </w:pPr>
      <w:r>
        <w:br w:type="page"/>
      </w:r>
    </w:p>
    <w:p w14:paraId="727C4355" w14:textId="1F354EA0" w:rsidR="00FB2E09" w:rsidRDefault="00FB2E09" w:rsidP="00FB2E09">
      <w:pPr>
        <w:pStyle w:val="Titre2"/>
      </w:pPr>
      <w:bookmarkStart w:id="38" w:name="_Toc75132268"/>
      <w:r>
        <w:lastRenderedPageBreak/>
        <w:t>Exercice 19 – application HTML5 avec double service web</w:t>
      </w:r>
      <w:bookmarkEnd w:id="38"/>
    </w:p>
    <w:p w14:paraId="5CC74531" w14:textId="50B90ED5" w:rsidR="007C55A1" w:rsidRPr="007C55A1" w:rsidRDefault="00513B16" w:rsidP="007C55A1">
      <w:pPr>
        <w:pStyle w:val="PTxt"/>
      </w:pPr>
      <w:hyperlink r:id="rId87" w:history="1">
        <w:r w:rsidR="007C55A1" w:rsidRPr="007C55A1">
          <w:rPr>
            <w:rStyle w:val="Lienhypertexte"/>
            <w:rFonts w:asciiTheme="minorHAnsi" w:hAnsiTheme="minorHAnsi"/>
            <w:sz w:val="20"/>
          </w:rPr>
          <w:t>http://commergnatm.emf-informatique.ch/307/exercice%2019/index.html</w:t>
        </w:r>
      </w:hyperlink>
    </w:p>
    <w:p w14:paraId="3D6D8223" w14:textId="3AB15B37" w:rsidR="00157E14" w:rsidRDefault="00157E14" w:rsidP="00157E14">
      <w:pPr>
        <w:pStyle w:val="PTxt"/>
      </w:pPr>
      <w:r>
        <w:t xml:space="preserve">Cet exercice ressemble un peu à l’exercice 18. Il y aura un convertisseur de </w:t>
      </w:r>
      <w:r w:rsidR="00CE2F1A">
        <w:t>température supplémentaire mais qui cette fois fonctionnera avec une requête « GET »</w:t>
      </w:r>
      <w:r w:rsidR="008A28CC">
        <w:t>.</w:t>
      </w:r>
    </w:p>
    <w:p w14:paraId="01445B07" w14:textId="77777777" w:rsidR="00A05D03" w:rsidRPr="00DB621F" w:rsidRDefault="00A05D03" w:rsidP="00A05D03">
      <w:pPr>
        <w:pStyle w:val="PCode1"/>
        <w:rPr>
          <w:rStyle w:val="CNormal"/>
          <w:lang w:val="fr-CH"/>
        </w:rPr>
      </w:pPr>
      <w:r w:rsidRPr="00DB621F">
        <w:rPr>
          <w:rStyle w:val="CNormal"/>
          <w:lang w:val="fr-CH"/>
        </w:rPr>
        <w:t xml:space="preserve">  fahrenheit2Celsius(degres, successCallback, errorCallback) {</w:t>
      </w:r>
    </w:p>
    <w:p w14:paraId="3664C5CE" w14:textId="77777777" w:rsidR="00A05D03" w:rsidRPr="00DB621F" w:rsidRDefault="00A05D03" w:rsidP="00A05D03">
      <w:pPr>
        <w:pStyle w:val="PCode1"/>
        <w:rPr>
          <w:rStyle w:val="CNormal"/>
          <w:lang w:val="fr-CH"/>
        </w:rPr>
      </w:pPr>
      <w:r w:rsidRPr="00DB621F">
        <w:rPr>
          <w:rStyle w:val="CNormal"/>
          <w:lang w:val="fr-CH"/>
        </w:rPr>
        <w:t xml:space="preserve">    let url = "php/convert_temp_g_json.php";</w:t>
      </w:r>
    </w:p>
    <w:p w14:paraId="53053465" w14:textId="77777777" w:rsidR="00A05D03" w:rsidRPr="00FD70FA" w:rsidRDefault="00A05D03" w:rsidP="00A05D03">
      <w:pPr>
        <w:pStyle w:val="PCode1"/>
        <w:rPr>
          <w:rStyle w:val="CNormal"/>
        </w:rPr>
      </w:pPr>
      <w:r w:rsidRPr="00DB621F">
        <w:rPr>
          <w:rStyle w:val="CNormal"/>
          <w:lang w:val="fr-CH"/>
        </w:rPr>
        <w:t xml:space="preserve">    </w:t>
      </w:r>
      <w:r w:rsidRPr="00FD70FA">
        <w:rPr>
          <w:rStyle w:val="CNormal"/>
        </w:rPr>
        <w:t>let param = "Temperature=" + degres + "&amp;FromUnit=F&amp;ToUnit=C";</w:t>
      </w:r>
    </w:p>
    <w:p w14:paraId="09B7F3B7" w14:textId="77777777" w:rsidR="00A05D03" w:rsidRPr="00FD70FA" w:rsidRDefault="00A05D03" w:rsidP="00A05D03">
      <w:pPr>
        <w:pStyle w:val="PCode1"/>
        <w:rPr>
          <w:rStyle w:val="CNormal"/>
        </w:rPr>
      </w:pPr>
    </w:p>
    <w:p w14:paraId="710D71F8" w14:textId="77777777" w:rsidR="00A05D03" w:rsidRPr="00DB621F" w:rsidRDefault="00A05D03" w:rsidP="00A05D03">
      <w:pPr>
        <w:pStyle w:val="PCode1"/>
        <w:rPr>
          <w:rStyle w:val="CNormal"/>
          <w:lang w:val="fr-CH"/>
        </w:rPr>
      </w:pPr>
      <w:r w:rsidRPr="00FD70FA">
        <w:rPr>
          <w:rStyle w:val="CNormal"/>
        </w:rPr>
        <w:t xml:space="preserve">    </w:t>
      </w:r>
      <w:r w:rsidRPr="00DB621F">
        <w:rPr>
          <w:rStyle w:val="CNormal"/>
          <w:lang w:val="fr-CH"/>
        </w:rPr>
        <w:t>// envoi de la requête</w:t>
      </w:r>
    </w:p>
    <w:p w14:paraId="2BDA23AB" w14:textId="77777777" w:rsidR="00A05D03" w:rsidRPr="00DB621F" w:rsidRDefault="00A05D03" w:rsidP="00A05D03">
      <w:pPr>
        <w:pStyle w:val="PCode1"/>
        <w:rPr>
          <w:rStyle w:val="CNormal"/>
          <w:lang w:val="fr-CH"/>
        </w:rPr>
      </w:pPr>
      <w:r w:rsidRPr="00DB621F">
        <w:rPr>
          <w:rStyle w:val="CNormal"/>
          <w:lang w:val="fr-CH"/>
        </w:rPr>
        <w:t xml:space="preserve">    $.ajax(url, {</w:t>
      </w:r>
    </w:p>
    <w:p w14:paraId="6A97123D" w14:textId="77777777" w:rsidR="00A05D03" w:rsidRPr="00FD70FA" w:rsidRDefault="00A05D03" w:rsidP="00A05D03">
      <w:pPr>
        <w:pStyle w:val="PCode1"/>
        <w:rPr>
          <w:rStyle w:val="CNormal"/>
        </w:rPr>
      </w:pPr>
      <w:r w:rsidRPr="00DB621F">
        <w:rPr>
          <w:rStyle w:val="CNormal"/>
          <w:lang w:val="fr-CH"/>
        </w:rPr>
        <w:t xml:space="preserve">      </w:t>
      </w:r>
      <w:r w:rsidRPr="00FD70FA">
        <w:rPr>
          <w:rStyle w:val="CNormal"/>
        </w:rPr>
        <w:t>type: "GET",</w:t>
      </w:r>
    </w:p>
    <w:p w14:paraId="40A39410" w14:textId="77777777" w:rsidR="00A05D03" w:rsidRPr="00FD70FA" w:rsidRDefault="00A05D03" w:rsidP="00A05D03">
      <w:pPr>
        <w:pStyle w:val="PCode1"/>
        <w:rPr>
          <w:rStyle w:val="CNormal"/>
        </w:rPr>
      </w:pPr>
      <w:r w:rsidRPr="00FD70FA">
        <w:rPr>
          <w:rStyle w:val="CNormal"/>
        </w:rPr>
        <w:t xml:space="preserve">      contentType: "application/x-www-form-urlencoded; charset=UTF-8",</w:t>
      </w:r>
    </w:p>
    <w:p w14:paraId="5E7404D9" w14:textId="77777777" w:rsidR="00A05D03" w:rsidRPr="00FD70FA" w:rsidRDefault="00A05D03" w:rsidP="00A05D03">
      <w:pPr>
        <w:pStyle w:val="PCode1"/>
        <w:rPr>
          <w:rStyle w:val="CNormal"/>
        </w:rPr>
      </w:pPr>
      <w:r w:rsidRPr="00FD70FA">
        <w:rPr>
          <w:rStyle w:val="CNormal"/>
        </w:rPr>
        <w:t xml:space="preserve">      data: param,</w:t>
      </w:r>
    </w:p>
    <w:p w14:paraId="23EAED46" w14:textId="77777777" w:rsidR="00A05D03" w:rsidRPr="00FD70FA" w:rsidRDefault="00A05D03" w:rsidP="00A05D03">
      <w:pPr>
        <w:pStyle w:val="PCode1"/>
        <w:rPr>
          <w:rStyle w:val="CNormal"/>
        </w:rPr>
      </w:pPr>
      <w:r w:rsidRPr="00FD70FA">
        <w:rPr>
          <w:rStyle w:val="CNormal"/>
        </w:rPr>
        <w:t xml:space="preserve">      success: successCallback,</w:t>
      </w:r>
    </w:p>
    <w:p w14:paraId="069D5440" w14:textId="77777777" w:rsidR="00A05D03" w:rsidRPr="00FD70FA" w:rsidRDefault="00A05D03" w:rsidP="00A05D03">
      <w:pPr>
        <w:pStyle w:val="PCode1"/>
        <w:rPr>
          <w:rStyle w:val="CNormal"/>
        </w:rPr>
      </w:pPr>
      <w:r w:rsidRPr="00FD70FA">
        <w:rPr>
          <w:rStyle w:val="CNormal"/>
        </w:rPr>
        <w:t xml:space="preserve">      error: errorCallback,</w:t>
      </w:r>
    </w:p>
    <w:p w14:paraId="5CB5C91B" w14:textId="77777777" w:rsidR="00A05D03" w:rsidRPr="00FD70FA" w:rsidRDefault="00A05D03" w:rsidP="00A05D03">
      <w:pPr>
        <w:pStyle w:val="PCode1"/>
        <w:rPr>
          <w:rStyle w:val="CNormal"/>
        </w:rPr>
      </w:pPr>
      <w:r w:rsidRPr="00FD70FA">
        <w:rPr>
          <w:rStyle w:val="CNormal"/>
        </w:rPr>
        <w:t xml:space="preserve">    });</w:t>
      </w:r>
    </w:p>
    <w:p w14:paraId="41050E51" w14:textId="44F0F0F1" w:rsidR="008A28CC" w:rsidRPr="00FD70FA" w:rsidRDefault="00A05D03" w:rsidP="00A05D03">
      <w:pPr>
        <w:pStyle w:val="PCode1"/>
        <w:rPr>
          <w:rStyle w:val="CNormal"/>
        </w:rPr>
      </w:pPr>
      <w:r w:rsidRPr="00FD70FA">
        <w:rPr>
          <w:rStyle w:val="CNormal"/>
        </w:rPr>
        <w:t xml:space="preserve">  }</w:t>
      </w:r>
    </w:p>
    <w:p w14:paraId="04E699B3" w14:textId="77777777" w:rsidR="00664746" w:rsidRDefault="00664746">
      <w:pPr>
        <w:rPr>
          <w:rFonts w:asciiTheme="majorHAnsi" w:eastAsiaTheme="majorEastAsia" w:hAnsiTheme="majorHAnsi" w:cstheme="majorBidi"/>
          <w:color w:val="1C6194" w:themeColor="accent2" w:themeShade="BF"/>
          <w:sz w:val="28"/>
          <w:szCs w:val="28"/>
        </w:rPr>
      </w:pPr>
      <w:r>
        <w:br w:type="page"/>
      </w:r>
    </w:p>
    <w:p w14:paraId="1DF81A77" w14:textId="078142A6" w:rsidR="00FB2E09" w:rsidRDefault="00FB2E09" w:rsidP="00FB2E09">
      <w:pPr>
        <w:pStyle w:val="Titre2"/>
      </w:pPr>
      <w:bookmarkStart w:id="39" w:name="_Toc75132269"/>
      <w:r>
        <w:lastRenderedPageBreak/>
        <w:t xml:space="preserve">Exercice 20 – application </w:t>
      </w:r>
      <w:r w:rsidRPr="00E37647">
        <w:rPr>
          <w:i/>
        </w:rPr>
        <w:t>« </w:t>
      </w:r>
      <w:r>
        <w:rPr>
          <w:i/>
        </w:rPr>
        <w:t xml:space="preserve">login </w:t>
      </w:r>
      <w:r w:rsidRPr="00E37647">
        <w:rPr>
          <w:i/>
        </w:rPr>
        <w:t xml:space="preserve">» </w:t>
      </w:r>
      <w:r>
        <w:t>sur un serveur PHP</w:t>
      </w:r>
      <w:bookmarkEnd w:id="39"/>
    </w:p>
    <w:p w14:paraId="08202ADE" w14:textId="6C377E6C" w:rsidR="000F6E49" w:rsidRPr="000F6E49" w:rsidRDefault="00513B16" w:rsidP="000F6E49">
      <w:pPr>
        <w:pStyle w:val="PTxt"/>
      </w:pPr>
      <w:hyperlink r:id="rId88" w:history="1">
        <w:r w:rsidR="000F6E49" w:rsidRPr="004B5640">
          <w:rPr>
            <w:rStyle w:val="Lienhypertexte"/>
            <w:rFonts w:asciiTheme="minorHAnsi" w:hAnsiTheme="minorHAnsi"/>
            <w:sz w:val="20"/>
          </w:rPr>
          <w:t>http://commergnatm.emf-informatique.ch/307/exercice%2020/index.html</w:t>
        </w:r>
      </w:hyperlink>
    </w:p>
    <w:p w14:paraId="51844A10" w14:textId="04A20E43" w:rsidR="002420D8" w:rsidRDefault="000F6E49" w:rsidP="002420D8">
      <w:pPr>
        <w:pStyle w:val="PTxt"/>
      </w:pPr>
      <w:r>
        <w:t>Dans l’exercice 20, il fallait régler des soucis qui étaient lier au formulaire de login et d’inscription. Pour moi une des choses les plus intéressantes dans cet exercice était de pouvoir changer la vue. Donc il y a une page de base qui est « index.html » puis des vues qui sont des pages incrustées dans la page de base (« login.html » par exemple).</w:t>
      </w:r>
    </w:p>
    <w:p w14:paraId="5809DDEE" w14:textId="1647B315" w:rsidR="000F6E49" w:rsidRDefault="000F6E49" w:rsidP="002420D8">
      <w:pPr>
        <w:pStyle w:val="PTxt"/>
      </w:pPr>
      <w:r>
        <w:t>Dans le contrôleur de l’indexeur, nous pouvons voir ce code :</w:t>
      </w:r>
    </w:p>
    <w:p w14:paraId="7789378C" w14:textId="77777777" w:rsidR="000F6E49" w:rsidRDefault="000F6E49" w:rsidP="000F6E49">
      <w:pPr>
        <w:pStyle w:val="PCode1"/>
      </w:pPr>
      <w:r>
        <w:t>class IndexCtrl {</w:t>
      </w:r>
    </w:p>
    <w:p w14:paraId="6624FD2E" w14:textId="77777777" w:rsidR="000F6E49" w:rsidRDefault="000F6E49" w:rsidP="000F6E49">
      <w:pPr>
        <w:pStyle w:val="PCode1"/>
      </w:pPr>
      <w:r>
        <w:t xml:space="preserve">  constructor() {</w:t>
      </w:r>
    </w:p>
    <w:p w14:paraId="3411A959" w14:textId="77777777" w:rsidR="000F6E49" w:rsidRDefault="000F6E49" w:rsidP="000F6E49">
      <w:pPr>
        <w:pStyle w:val="PCode1"/>
      </w:pPr>
      <w:r>
        <w:t xml:space="preserve">    this.langue = "fr";</w:t>
      </w:r>
    </w:p>
    <w:p w14:paraId="249A9ACB" w14:textId="77777777" w:rsidR="000F6E49" w:rsidRDefault="000F6E49" w:rsidP="000F6E49">
      <w:pPr>
        <w:pStyle w:val="PCode1"/>
      </w:pPr>
      <w:r>
        <w:t xml:space="preserve">    this.loadLogin();</w:t>
      </w:r>
    </w:p>
    <w:p w14:paraId="5A3120F5" w14:textId="77777777" w:rsidR="000F6E49" w:rsidRDefault="000F6E49" w:rsidP="000F6E49">
      <w:pPr>
        <w:pStyle w:val="PCode1"/>
      </w:pPr>
      <w:r>
        <w:t xml:space="preserve">  }</w:t>
      </w:r>
    </w:p>
    <w:p w14:paraId="29CA2E39" w14:textId="77777777" w:rsidR="000F6E49" w:rsidRDefault="000F6E49" w:rsidP="000F6E49">
      <w:pPr>
        <w:pStyle w:val="PCode1"/>
      </w:pPr>
    </w:p>
    <w:p w14:paraId="4C5C04AB" w14:textId="77777777" w:rsidR="000F6E49" w:rsidRDefault="000F6E49" w:rsidP="000F6E49">
      <w:pPr>
        <w:pStyle w:val="PCode1"/>
      </w:pPr>
      <w:r>
        <w:t xml:space="preserve">  afficherErreurHttp(msg) {</w:t>
      </w:r>
    </w:p>
    <w:p w14:paraId="012BE44C" w14:textId="77777777" w:rsidR="000F6E49" w:rsidRDefault="000F6E49" w:rsidP="000F6E49">
      <w:pPr>
        <w:pStyle w:val="PCode1"/>
      </w:pPr>
      <w:r>
        <w:t xml:space="preserve">    alert(msg);</w:t>
      </w:r>
    </w:p>
    <w:p w14:paraId="0BE1F8BA" w14:textId="77777777" w:rsidR="000F6E49" w:rsidRDefault="000F6E49" w:rsidP="000F6E49">
      <w:pPr>
        <w:pStyle w:val="PCode1"/>
      </w:pPr>
      <w:r>
        <w:t xml:space="preserve">  }</w:t>
      </w:r>
    </w:p>
    <w:p w14:paraId="770FA520" w14:textId="77777777" w:rsidR="000F6E49" w:rsidRDefault="000F6E49" w:rsidP="000F6E49">
      <w:pPr>
        <w:pStyle w:val="PCode1"/>
      </w:pPr>
    </w:p>
    <w:p w14:paraId="2E3EB2C0" w14:textId="77777777" w:rsidR="000F6E49" w:rsidRDefault="000F6E49" w:rsidP="000F6E49">
      <w:pPr>
        <w:pStyle w:val="PCode1"/>
      </w:pPr>
      <w:r>
        <w:t xml:space="preserve">  loadLogin() {</w:t>
      </w:r>
    </w:p>
    <w:p w14:paraId="365C4432" w14:textId="77777777" w:rsidR="000F6E49" w:rsidRDefault="000F6E49" w:rsidP="000F6E49">
      <w:pPr>
        <w:pStyle w:val="PCode1"/>
      </w:pPr>
      <w:r>
        <w:t xml:space="preserve">    service.chargerVue("login", () =&gt; new LoginCtrl());</w:t>
      </w:r>
    </w:p>
    <w:p w14:paraId="0CB100D8" w14:textId="77777777" w:rsidR="000F6E49" w:rsidRPr="00894DBE" w:rsidRDefault="000F6E49" w:rsidP="000F6E49">
      <w:pPr>
        <w:pStyle w:val="PCode1"/>
        <w:rPr>
          <w:lang w:val="fr-CH"/>
        </w:rPr>
      </w:pPr>
      <w:r>
        <w:t xml:space="preserve">  </w:t>
      </w:r>
      <w:r w:rsidRPr="00894DBE">
        <w:rPr>
          <w:lang w:val="fr-CH"/>
        </w:rPr>
        <w:t>}</w:t>
      </w:r>
    </w:p>
    <w:p w14:paraId="7D7A074D" w14:textId="77777777" w:rsidR="000F6E49" w:rsidRPr="00894DBE" w:rsidRDefault="000F6E49" w:rsidP="000F6E49">
      <w:pPr>
        <w:pStyle w:val="PCode1"/>
        <w:rPr>
          <w:lang w:val="fr-CH"/>
        </w:rPr>
      </w:pPr>
    </w:p>
    <w:p w14:paraId="4D7714F3" w14:textId="77777777" w:rsidR="000F6E49" w:rsidRPr="00894DBE" w:rsidRDefault="000F6E49" w:rsidP="000F6E49">
      <w:pPr>
        <w:pStyle w:val="PCode1"/>
        <w:rPr>
          <w:lang w:val="fr-CH"/>
        </w:rPr>
      </w:pPr>
      <w:r w:rsidRPr="00894DBE">
        <w:rPr>
          <w:lang w:val="fr-CH"/>
        </w:rPr>
        <w:t xml:space="preserve">  loadAccueil() {</w:t>
      </w:r>
    </w:p>
    <w:p w14:paraId="6C6B9168" w14:textId="77777777" w:rsidR="000F6E49" w:rsidRPr="000F6E49" w:rsidRDefault="000F6E49" w:rsidP="000F6E49">
      <w:pPr>
        <w:pStyle w:val="PCode1"/>
        <w:rPr>
          <w:lang w:val="fr-CH"/>
        </w:rPr>
      </w:pPr>
      <w:r w:rsidRPr="00894DBE">
        <w:rPr>
          <w:lang w:val="fr-CH"/>
        </w:rPr>
        <w:t xml:space="preserve">    </w:t>
      </w:r>
      <w:r w:rsidRPr="000F6E49">
        <w:rPr>
          <w:lang w:val="fr-CH"/>
        </w:rPr>
        <w:t>service.chargerVue("accueil", () =&gt; new AccueilCtrl());</w:t>
      </w:r>
    </w:p>
    <w:p w14:paraId="75B62888" w14:textId="77777777" w:rsidR="000F6E49" w:rsidRPr="000F6E49" w:rsidRDefault="000F6E49" w:rsidP="000F6E49">
      <w:pPr>
        <w:pStyle w:val="PCode1"/>
        <w:rPr>
          <w:lang w:val="fr-CH"/>
        </w:rPr>
      </w:pPr>
      <w:r w:rsidRPr="000F6E49">
        <w:rPr>
          <w:lang w:val="fr-CH"/>
        </w:rPr>
        <w:t xml:space="preserve">  }</w:t>
      </w:r>
    </w:p>
    <w:p w14:paraId="683DDD05" w14:textId="77777777" w:rsidR="000F6E49" w:rsidRPr="000F6E49" w:rsidRDefault="000F6E49" w:rsidP="000F6E49">
      <w:pPr>
        <w:pStyle w:val="PCode1"/>
        <w:rPr>
          <w:lang w:val="fr-CH"/>
        </w:rPr>
      </w:pPr>
    </w:p>
    <w:p w14:paraId="2854ED26" w14:textId="77777777" w:rsidR="000F6E49" w:rsidRPr="000F6E49" w:rsidRDefault="000F6E49" w:rsidP="000F6E49">
      <w:pPr>
        <w:pStyle w:val="PCode1"/>
        <w:rPr>
          <w:lang w:val="fr-CH"/>
        </w:rPr>
      </w:pPr>
      <w:r w:rsidRPr="000F6E49">
        <w:rPr>
          <w:lang w:val="fr-CH"/>
        </w:rPr>
        <w:t xml:space="preserve">  loadCompte() {</w:t>
      </w:r>
    </w:p>
    <w:p w14:paraId="5D1A8699" w14:textId="77777777" w:rsidR="000F6E49" w:rsidRPr="000F6E49" w:rsidRDefault="000F6E49" w:rsidP="000F6E49">
      <w:pPr>
        <w:pStyle w:val="PCode1"/>
        <w:rPr>
          <w:lang w:val="fr-CH"/>
        </w:rPr>
      </w:pPr>
      <w:r w:rsidRPr="000F6E49">
        <w:rPr>
          <w:lang w:val="fr-CH"/>
        </w:rPr>
        <w:t xml:space="preserve">    service.chargerVue("compte", () =&gt; new CompteCtrl());</w:t>
      </w:r>
    </w:p>
    <w:p w14:paraId="5DAA7379" w14:textId="77777777" w:rsidR="000F6E49" w:rsidRPr="000B47CF" w:rsidRDefault="000F6E49" w:rsidP="000F6E49">
      <w:pPr>
        <w:pStyle w:val="PCode1"/>
        <w:rPr>
          <w:lang w:val="fr-CH"/>
        </w:rPr>
      </w:pPr>
      <w:r w:rsidRPr="000F6E49">
        <w:rPr>
          <w:lang w:val="fr-CH"/>
        </w:rPr>
        <w:t xml:space="preserve">  </w:t>
      </w:r>
      <w:r w:rsidRPr="000B47CF">
        <w:rPr>
          <w:lang w:val="fr-CH"/>
        </w:rPr>
        <w:t>}</w:t>
      </w:r>
    </w:p>
    <w:p w14:paraId="15C9D450" w14:textId="798DF0B1" w:rsidR="000F6E49" w:rsidRPr="000B47CF" w:rsidRDefault="000F6E49" w:rsidP="000F6E49">
      <w:pPr>
        <w:pStyle w:val="PCode1"/>
        <w:rPr>
          <w:lang w:val="fr-CH"/>
        </w:rPr>
      </w:pPr>
      <w:r w:rsidRPr="000B47CF">
        <w:rPr>
          <w:lang w:val="fr-CH"/>
        </w:rPr>
        <w:t>}</w:t>
      </w:r>
    </w:p>
    <w:p w14:paraId="5557BD65" w14:textId="4E1A079F" w:rsidR="000F6E49" w:rsidRDefault="000F6E49" w:rsidP="000F6E49">
      <w:pPr>
        <w:pStyle w:val="PTxt"/>
      </w:pPr>
      <w:r>
        <w:t>Il va donc créer la class « IndexCtrl » et il va mettre dans le constructeur « this.loadLogin ». Cela aura pour effet de directement nous faire atterrir sur la page de login.</w:t>
      </w:r>
      <w:r w:rsidR="00880B1B">
        <w:t xml:space="preserve"> La fonction qui permet de faire ça se situe dans </w:t>
      </w:r>
      <w:r w:rsidR="00BA694D">
        <w:t>la classe « Service » :</w:t>
      </w:r>
    </w:p>
    <w:p w14:paraId="5552D137" w14:textId="77777777" w:rsidR="00BA694D" w:rsidRPr="00894DBE" w:rsidRDefault="00BA694D" w:rsidP="00BA694D">
      <w:pPr>
        <w:pStyle w:val="PCode1"/>
        <w:rPr>
          <w:lang w:val="fr-CH"/>
        </w:rPr>
      </w:pPr>
      <w:r w:rsidRPr="00894DBE">
        <w:rPr>
          <w:lang w:val="fr-CH"/>
        </w:rPr>
        <w:t xml:space="preserve">  chargerVue(vue, callback) {</w:t>
      </w:r>
    </w:p>
    <w:p w14:paraId="65311AD9" w14:textId="77777777" w:rsidR="00BA694D" w:rsidRPr="00894DBE" w:rsidRDefault="00BA694D" w:rsidP="00BA694D">
      <w:pPr>
        <w:pStyle w:val="PCode1"/>
        <w:rPr>
          <w:lang w:val="fr-CH"/>
        </w:rPr>
      </w:pPr>
      <w:r w:rsidRPr="00894DBE">
        <w:rPr>
          <w:lang w:val="fr-CH"/>
        </w:rPr>
        <w:t xml:space="preserve">    // charger la vue demandee</w:t>
      </w:r>
    </w:p>
    <w:p w14:paraId="27DFD7F1" w14:textId="77777777" w:rsidR="00BA694D" w:rsidRPr="00BA694D" w:rsidRDefault="00BA694D" w:rsidP="00BA694D">
      <w:pPr>
        <w:pStyle w:val="PCode1"/>
      </w:pPr>
      <w:r w:rsidRPr="00894DBE">
        <w:rPr>
          <w:lang w:val="fr-CH"/>
        </w:rPr>
        <w:t xml:space="preserve">    </w:t>
      </w:r>
      <w:r w:rsidRPr="00BA694D">
        <w:t>$("#view").load("views/" + vue + ".html", function () {</w:t>
      </w:r>
    </w:p>
    <w:p w14:paraId="516BFB9C" w14:textId="77777777" w:rsidR="00BA694D" w:rsidRPr="00894DBE" w:rsidRDefault="00BA694D" w:rsidP="00BA694D">
      <w:pPr>
        <w:pStyle w:val="PCode1"/>
        <w:rPr>
          <w:lang w:val="fr-CH"/>
        </w:rPr>
      </w:pPr>
      <w:r w:rsidRPr="00BA694D">
        <w:t xml:space="preserve">      </w:t>
      </w:r>
      <w:r w:rsidRPr="00894DBE">
        <w:rPr>
          <w:lang w:val="fr-CH"/>
        </w:rPr>
        <w:t>// si une fonction de callback est spécifiée, on l'appelle ici</w:t>
      </w:r>
    </w:p>
    <w:p w14:paraId="36A07F51" w14:textId="77777777" w:rsidR="00BA694D" w:rsidRPr="00BA694D" w:rsidRDefault="00BA694D" w:rsidP="00BA694D">
      <w:pPr>
        <w:pStyle w:val="PCode1"/>
      </w:pPr>
      <w:r w:rsidRPr="00894DBE">
        <w:rPr>
          <w:lang w:val="fr-CH"/>
        </w:rPr>
        <w:t xml:space="preserve">      </w:t>
      </w:r>
      <w:r w:rsidRPr="00BA694D">
        <w:t>if (typeof callback !== "undefined") {</w:t>
      </w:r>
    </w:p>
    <w:p w14:paraId="464112A1" w14:textId="77777777" w:rsidR="00BA694D" w:rsidRPr="00C677D4" w:rsidRDefault="00BA694D" w:rsidP="00BA694D">
      <w:pPr>
        <w:pStyle w:val="PCode1"/>
        <w:rPr>
          <w:lang w:val="fr-CH"/>
        </w:rPr>
      </w:pPr>
      <w:r w:rsidRPr="00BA694D">
        <w:t xml:space="preserve">        </w:t>
      </w:r>
      <w:r w:rsidRPr="00C677D4">
        <w:rPr>
          <w:lang w:val="fr-CH"/>
        </w:rPr>
        <w:t>callback();</w:t>
      </w:r>
    </w:p>
    <w:p w14:paraId="497479E9" w14:textId="77777777" w:rsidR="00BA694D" w:rsidRPr="00894DBE" w:rsidRDefault="00BA694D" w:rsidP="00BA694D">
      <w:pPr>
        <w:pStyle w:val="PCode1"/>
        <w:rPr>
          <w:lang w:val="fr-CH"/>
        </w:rPr>
      </w:pPr>
      <w:r w:rsidRPr="00C677D4">
        <w:rPr>
          <w:lang w:val="fr-CH"/>
        </w:rPr>
        <w:lastRenderedPageBreak/>
        <w:t xml:space="preserve">      </w:t>
      </w:r>
      <w:r w:rsidRPr="00894DBE">
        <w:rPr>
          <w:lang w:val="fr-CH"/>
        </w:rPr>
        <w:t>}</w:t>
      </w:r>
    </w:p>
    <w:p w14:paraId="1475CE2B" w14:textId="77777777" w:rsidR="00BA694D" w:rsidRPr="00894DBE" w:rsidRDefault="00BA694D" w:rsidP="00BA694D">
      <w:pPr>
        <w:pStyle w:val="PCode1"/>
        <w:rPr>
          <w:lang w:val="fr-CH"/>
        </w:rPr>
      </w:pPr>
      <w:r w:rsidRPr="00894DBE">
        <w:rPr>
          <w:lang w:val="fr-CH"/>
        </w:rPr>
        <w:t xml:space="preserve">    });</w:t>
      </w:r>
    </w:p>
    <w:p w14:paraId="57A3402B" w14:textId="3BA870AE" w:rsidR="00BA694D" w:rsidRPr="00894DBE" w:rsidRDefault="00BA694D" w:rsidP="00BA694D">
      <w:pPr>
        <w:pStyle w:val="PCode1"/>
        <w:rPr>
          <w:lang w:val="fr-CH"/>
        </w:rPr>
      </w:pPr>
      <w:r w:rsidRPr="00894DBE">
        <w:rPr>
          <w:lang w:val="fr-CH"/>
        </w:rPr>
        <w:t xml:space="preserve">  }</w:t>
      </w:r>
    </w:p>
    <w:p w14:paraId="47F78B84" w14:textId="07E167F1" w:rsidR="00F87F70" w:rsidRDefault="00F87F70" w:rsidP="00F87F70">
      <w:pPr>
        <w:pStyle w:val="PTxt"/>
      </w:pPr>
      <w:r>
        <w:t>La dernière chose que je trouve également intéressante est la manière d’envoyer les informations pour se login :</w:t>
      </w:r>
    </w:p>
    <w:p w14:paraId="500E25D4" w14:textId="77777777" w:rsidR="00F87F70" w:rsidRPr="00894DBE" w:rsidRDefault="00F87F70" w:rsidP="00F87F70">
      <w:pPr>
        <w:pStyle w:val="PCode1"/>
        <w:rPr>
          <w:lang w:val="fr-CH"/>
        </w:rPr>
      </w:pPr>
      <w:r w:rsidRPr="00894DBE">
        <w:rPr>
          <w:lang w:val="fr-CH"/>
        </w:rPr>
        <w:t>class LoginCtrl {</w:t>
      </w:r>
    </w:p>
    <w:p w14:paraId="49CE11BA" w14:textId="77777777" w:rsidR="00F87F70" w:rsidRPr="00894DBE" w:rsidRDefault="00F87F70" w:rsidP="00F87F70">
      <w:pPr>
        <w:pStyle w:val="PCode1"/>
        <w:rPr>
          <w:lang w:val="fr-CH"/>
        </w:rPr>
      </w:pPr>
      <w:r w:rsidRPr="00894DBE">
        <w:rPr>
          <w:lang w:val="fr-CH"/>
        </w:rPr>
        <w:t xml:space="preserve">  constructor() {</w:t>
      </w:r>
    </w:p>
    <w:p w14:paraId="018AF300" w14:textId="77777777" w:rsidR="00F87F70" w:rsidRPr="00894DBE" w:rsidRDefault="00F87F70" w:rsidP="00F87F70">
      <w:pPr>
        <w:pStyle w:val="PCode1"/>
        <w:rPr>
          <w:lang w:val="fr-CH"/>
        </w:rPr>
      </w:pPr>
      <w:r w:rsidRPr="00894DBE">
        <w:rPr>
          <w:lang w:val="fr-CH"/>
        </w:rPr>
        <w:t xml:space="preserve">    // Ajouter l'écouteur sur le bouton</w:t>
      </w:r>
    </w:p>
    <w:p w14:paraId="4A990617" w14:textId="77777777" w:rsidR="00F87F70" w:rsidRPr="00894DBE" w:rsidRDefault="00F87F70" w:rsidP="00F87F70">
      <w:pPr>
        <w:pStyle w:val="PCode1"/>
        <w:rPr>
          <w:lang w:val="fr-CH"/>
        </w:rPr>
      </w:pPr>
      <w:r w:rsidRPr="00894DBE">
        <w:rPr>
          <w:lang w:val="fr-CH"/>
        </w:rPr>
        <w:t xml:space="preserve">    $("#login-valider").click(() =&gt; {</w:t>
      </w:r>
    </w:p>
    <w:p w14:paraId="6B8B77F2" w14:textId="77777777" w:rsidR="00F87F70" w:rsidRPr="00894DBE" w:rsidRDefault="00F87F70" w:rsidP="00F87F70">
      <w:pPr>
        <w:pStyle w:val="PCode1"/>
        <w:rPr>
          <w:lang w:val="fr-CH"/>
        </w:rPr>
      </w:pPr>
      <w:r w:rsidRPr="00894DBE">
        <w:rPr>
          <w:lang w:val="fr-CH"/>
        </w:rPr>
        <w:t xml:space="preserve">      this.validerUtilisateur();</w:t>
      </w:r>
    </w:p>
    <w:p w14:paraId="6085712E" w14:textId="77777777" w:rsidR="00F87F70" w:rsidRPr="00894DBE" w:rsidRDefault="00F87F70" w:rsidP="00F87F70">
      <w:pPr>
        <w:pStyle w:val="PCode1"/>
        <w:rPr>
          <w:lang w:val="fr-CH"/>
        </w:rPr>
      </w:pPr>
      <w:r w:rsidRPr="00894DBE">
        <w:rPr>
          <w:lang w:val="fr-CH"/>
        </w:rPr>
        <w:t xml:space="preserve">    });</w:t>
      </w:r>
    </w:p>
    <w:p w14:paraId="7A53CBB2" w14:textId="77777777" w:rsidR="00F87F70" w:rsidRPr="00894DBE" w:rsidRDefault="00F87F70" w:rsidP="00F87F70">
      <w:pPr>
        <w:pStyle w:val="PCode1"/>
        <w:rPr>
          <w:lang w:val="fr-CH"/>
        </w:rPr>
      </w:pPr>
      <w:r w:rsidRPr="00894DBE">
        <w:rPr>
          <w:lang w:val="fr-CH"/>
        </w:rPr>
        <w:t xml:space="preserve">  }</w:t>
      </w:r>
    </w:p>
    <w:p w14:paraId="7BBA71A2" w14:textId="77777777" w:rsidR="00F87F70" w:rsidRPr="00894DBE" w:rsidRDefault="00F87F70" w:rsidP="00F87F70">
      <w:pPr>
        <w:pStyle w:val="PCode1"/>
        <w:rPr>
          <w:lang w:val="fr-CH"/>
        </w:rPr>
      </w:pPr>
    </w:p>
    <w:p w14:paraId="3AA64B5D" w14:textId="77777777" w:rsidR="00F87F70" w:rsidRPr="00894DBE" w:rsidRDefault="00F87F70" w:rsidP="00F87F70">
      <w:pPr>
        <w:pStyle w:val="PCode1"/>
        <w:rPr>
          <w:lang w:val="fr-CH"/>
        </w:rPr>
      </w:pPr>
      <w:r w:rsidRPr="00894DBE">
        <w:rPr>
          <w:lang w:val="fr-CH"/>
        </w:rPr>
        <w:t xml:space="preserve">  validerUtilisateur() {</w:t>
      </w:r>
    </w:p>
    <w:p w14:paraId="18A5FDD6" w14:textId="77777777" w:rsidR="00F87F70" w:rsidRPr="00894DBE" w:rsidRDefault="00F87F70" w:rsidP="00F87F70">
      <w:pPr>
        <w:pStyle w:val="PCode1"/>
        <w:rPr>
          <w:lang w:val="fr-CH"/>
        </w:rPr>
      </w:pPr>
      <w:r w:rsidRPr="00894DBE">
        <w:rPr>
          <w:lang w:val="fr-CH"/>
        </w:rPr>
        <w:t xml:space="preserve">    // récupère les objets InputText du formulaire HTML</w:t>
      </w:r>
    </w:p>
    <w:p w14:paraId="3307C66C" w14:textId="77777777" w:rsidR="00F87F70" w:rsidRPr="00F87F70" w:rsidRDefault="00F87F70" w:rsidP="00F87F70">
      <w:pPr>
        <w:pStyle w:val="PCode1"/>
      </w:pPr>
      <w:r w:rsidRPr="00894DBE">
        <w:rPr>
          <w:lang w:val="fr-CH"/>
        </w:rPr>
        <w:t xml:space="preserve">    </w:t>
      </w:r>
      <w:r w:rsidRPr="00F87F70">
        <w:t>let userComp = document.getElementById("username");</w:t>
      </w:r>
    </w:p>
    <w:p w14:paraId="4C53E23E" w14:textId="77777777" w:rsidR="00F87F70" w:rsidRPr="00F87F70" w:rsidRDefault="00F87F70" w:rsidP="00F87F70">
      <w:pPr>
        <w:pStyle w:val="PCode1"/>
      </w:pPr>
      <w:r w:rsidRPr="00F87F70">
        <w:t xml:space="preserve">    let pswComp = document.getElementById("password");</w:t>
      </w:r>
    </w:p>
    <w:p w14:paraId="491B4987" w14:textId="77777777" w:rsidR="00F87F70" w:rsidRPr="00894DBE" w:rsidRDefault="00F87F70" w:rsidP="00F87F70">
      <w:pPr>
        <w:pStyle w:val="PCode1"/>
        <w:rPr>
          <w:lang w:val="fr-CH"/>
        </w:rPr>
      </w:pPr>
      <w:r w:rsidRPr="00F87F70">
        <w:t xml:space="preserve">    </w:t>
      </w:r>
      <w:r w:rsidRPr="00894DBE">
        <w:rPr>
          <w:lang w:val="fr-CH"/>
        </w:rPr>
        <w:t>let domComp = document.getElementById("domaine");</w:t>
      </w:r>
    </w:p>
    <w:p w14:paraId="36E09430" w14:textId="77777777" w:rsidR="00F87F70" w:rsidRPr="00894DBE" w:rsidRDefault="00F87F70" w:rsidP="00F87F70">
      <w:pPr>
        <w:pStyle w:val="PCode1"/>
        <w:rPr>
          <w:lang w:val="fr-CH"/>
        </w:rPr>
      </w:pPr>
    </w:p>
    <w:p w14:paraId="60A1CE9A" w14:textId="77777777" w:rsidR="00F87F70" w:rsidRPr="00894DBE" w:rsidRDefault="00F87F70" w:rsidP="00F87F70">
      <w:pPr>
        <w:pStyle w:val="PCode1"/>
        <w:rPr>
          <w:lang w:val="fr-CH"/>
        </w:rPr>
      </w:pPr>
      <w:r w:rsidRPr="00894DBE">
        <w:rPr>
          <w:lang w:val="fr-CH"/>
        </w:rPr>
        <w:t xml:space="preserve">    // récupère les valeurs de ces objets</w:t>
      </w:r>
    </w:p>
    <w:p w14:paraId="3A7FC9A1" w14:textId="77777777" w:rsidR="00F87F70" w:rsidRPr="00F87F70" w:rsidRDefault="00F87F70" w:rsidP="00F87F70">
      <w:pPr>
        <w:pStyle w:val="PCode1"/>
      </w:pPr>
      <w:r w:rsidRPr="00894DBE">
        <w:rPr>
          <w:lang w:val="fr-CH"/>
        </w:rPr>
        <w:t xml:space="preserve">    </w:t>
      </w:r>
      <w:r w:rsidRPr="00F87F70">
        <w:t>let identifiant = {</w:t>
      </w:r>
    </w:p>
    <w:p w14:paraId="5366FD9A" w14:textId="77777777" w:rsidR="00F87F70" w:rsidRPr="00F87F70" w:rsidRDefault="00F87F70" w:rsidP="00F87F70">
      <w:pPr>
        <w:pStyle w:val="PCode1"/>
      </w:pPr>
      <w:r w:rsidRPr="00F87F70">
        <w:t xml:space="preserve">      username: userComp.value,</w:t>
      </w:r>
    </w:p>
    <w:p w14:paraId="311BEE2A" w14:textId="77777777" w:rsidR="00F87F70" w:rsidRPr="00894DBE" w:rsidRDefault="00F87F70" w:rsidP="00F87F70">
      <w:pPr>
        <w:pStyle w:val="PCode1"/>
        <w:rPr>
          <w:lang w:val="fr-CH"/>
        </w:rPr>
      </w:pPr>
      <w:r w:rsidRPr="00F87F70">
        <w:t xml:space="preserve">      </w:t>
      </w:r>
      <w:r w:rsidRPr="00894DBE">
        <w:rPr>
          <w:lang w:val="fr-CH"/>
        </w:rPr>
        <w:t>password: pswComp.value,</w:t>
      </w:r>
    </w:p>
    <w:p w14:paraId="178C8658" w14:textId="77777777" w:rsidR="00F87F70" w:rsidRPr="00894DBE" w:rsidRDefault="00F87F70" w:rsidP="00F87F70">
      <w:pPr>
        <w:pStyle w:val="PCode1"/>
        <w:rPr>
          <w:lang w:val="fr-CH"/>
        </w:rPr>
      </w:pPr>
      <w:r w:rsidRPr="00894DBE">
        <w:rPr>
          <w:lang w:val="fr-CH"/>
        </w:rPr>
        <w:t xml:space="preserve">      domaine: domComp.value,</w:t>
      </w:r>
    </w:p>
    <w:p w14:paraId="050AA395" w14:textId="77777777" w:rsidR="00F87F70" w:rsidRPr="00894DBE" w:rsidRDefault="00F87F70" w:rsidP="00F87F70">
      <w:pPr>
        <w:pStyle w:val="PCode1"/>
        <w:rPr>
          <w:lang w:val="fr-CH"/>
        </w:rPr>
      </w:pPr>
      <w:r w:rsidRPr="00894DBE">
        <w:rPr>
          <w:lang w:val="fr-CH"/>
        </w:rPr>
        <w:t xml:space="preserve">      mail: "x",</w:t>
      </w:r>
    </w:p>
    <w:p w14:paraId="043234CB" w14:textId="77777777" w:rsidR="00F87F70" w:rsidRPr="00F87F70" w:rsidRDefault="00F87F70" w:rsidP="00F87F70">
      <w:pPr>
        <w:pStyle w:val="PCode1"/>
      </w:pPr>
      <w:r w:rsidRPr="00894DBE">
        <w:rPr>
          <w:lang w:val="fr-CH"/>
        </w:rPr>
        <w:t xml:space="preserve">      </w:t>
      </w:r>
      <w:r w:rsidRPr="00F87F70">
        <w:t>langue: "x",</w:t>
      </w:r>
    </w:p>
    <w:p w14:paraId="152002ED" w14:textId="77777777" w:rsidR="00F87F70" w:rsidRPr="00F87F70" w:rsidRDefault="00F87F70" w:rsidP="00F87F70">
      <w:pPr>
        <w:pStyle w:val="PCode1"/>
      </w:pPr>
      <w:r w:rsidRPr="00F87F70">
        <w:t xml:space="preserve">    };</w:t>
      </w:r>
    </w:p>
    <w:p w14:paraId="081CF3E6" w14:textId="77777777" w:rsidR="00F87F70" w:rsidRPr="00F87F70" w:rsidRDefault="00F87F70" w:rsidP="00F87F70">
      <w:pPr>
        <w:pStyle w:val="PCode1"/>
      </w:pPr>
    </w:p>
    <w:p w14:paraId="59C58210" w14:textId="77777777" w:rsidR="00F87F70" w:rsidRPr="00F87F70" w:rsidRDefault="00F87F70" w:rsidP="00F87F70">
      <w:pPr>
        <w:pStyle w:val="PCode1"/>
      </w:pPr>
      <w:r w:rsidRPr="00F87F70">
        <w:t xml:space="preserve">    service.login(identifiant, this.OKLogin);</w:t>
      </w:r>
    </w:p>
    <w:p w14:paraId="091B92E8" w14:textId="77777777" w:rsidR="00F87F70" w:rsidRPr="00F87F70" w:rsidRDefault="00F87F70" w:rsidP="00F87F70">
      <w:pPr>
        <w:pStyle w:val="PCode1"/>
      </w:pPr>
      <w:r w:rsidRPr="00F87F70">
        <w:t xml:space="preserve">  }</w:t>
      </w:r>
    </w:p>
    <w:p w14:paraId="01DF81C3" w14:textId="77777777" w:rsidR="00F87F70" w:rsidRPr="00F87F70" w:rsidRDefault="00F87F70" w:rsidP="00F87F70">
      <w:pPr>
        <w:pStyle w:val="PCode1"/>
      </w:pPr>
    </w:p>
    <w:p w14:paraId="7681C125" w14:textId="77777777" w:rsidR="00F87F70" w:rsidRPr="00F87F70" w:rsidRDefault="00F87F70" w:rsidP="00F87F70">
      <w:pPr>
        <w:pStyle w:val="PCode1"/>
      </w:pPr>
      <w:r w:rsidRPr="00F87F70">
        <w:t xml:space="preserve">  OKLogin(data) {</w:t>
      </w:r>
    </w:p>
    <w:p w14:paraId="6ADBA832" w14:textId="77777777" w:rsidR="00F87F70" w:rsidRPr="00F87F70" w:rsidRDefault="00F87F70" w:rsidP="00F87F70">
      <w:pPr>
        <w:pStyle w:val="PCode1"/>
      </w:pPr>
      <w:r w:rsidRPr="00F87F70">
        <w:t xml:space="preserve">    console.log(data);</w:t>
      </w:r>
    </w:p>
    <w:p w14:paraId="07D06B65" w14:textId="77777777" w:rsidR="00F87F70" w:rsidRPr="00F87F70" w:rsidRDefault="00F87F70" w:rsidP="00F87F70">
      <w:pPr>
        <w:pStyle w:val="PCode1"/>
      </w:pPr>
      <w:r w:rsidRPr="00F87F70">
        <w:t xml:space="preserve">    if (data.includes("KO")) {</w:t>
      </w:r>
    </w:p>
    <w:p w14:paraId="61B4C473" w14:textId="77777777" w:rsidR="00F87F70" w:rsidRPr="00894DBE" w:rsidRDefault="00F87F70" w:rsidP="00F87F70">
      <w:pPr>
        <w:pStyle w:val="PCode1"/>
        <w:rPr>
          <w:lang w:val="fr-CH"/>
        </w:rPr>
      </w:pPr>
      <w:r w:rsidRPr="00F87F70">
        <w:t xml:space="preserve">      </w:t>
      </w:r>
      <w:r w:rsidRPr="00894DBE">
        <w:rPr>
          <w:lang w:val="fr-CH"/>
        </w:rPr>
        <w:t>alert("Vos identifications sont incorrectes !!!\nVeuillez réessayer...");</w:t>
      </w:r>
    </w:p>
    <w:p w14:paraId="6EE169E8" w14:textId="77777777" w:rsidR="00F87F70" w:rsidRPr="00894DBE" w:rsidRDefault="00F87F70" w:rsidP="00F87F70">
      <w:pPr>
        <w:pStyle w:val="PCode1"/>
        <w:rPr>
          <w:lang w:val="fr-CH"/>
        </w:rPr>
      </w:pPr>
      <w:r w:rsidRPr="00894DBE">
        <w:rPr>
          <w:lang w:val="fr-CH"/>
        </w:rPr>
        <w:t xml:space="preserve">    } else {</w:t>
      </w:r>
    </w:p>
    <w:p w14:paraId="58A8EC54" w14:textId="77777777" w:rsidR="00F87F70" w:rsidRPr="00894DBE" w:rsidRDefault="00F87F70" w:rsidP="00F87F70">
      <w:pPr>
        <w:pStyle w:val="PCode1"/>
        <w:rPr>
          <w:lang w:val="fr-CH"/>
        </w:rPr>
      </w:pPr>
      <w:r w:rsidRPr="00894DBE">
        <w:rPr>
          <w:lang w:val="fr-CH"/>
        </w:rPr>
        <w:t xml:space="preserve">      indexCtrl.langue = data;</w:t>
      </w:r>
    </w:p>
    <w:p w14:paraId="637F46E1" w14:textId="77777777" w:rsidR="00F87F70" w:rsidRPr="00894DBE" w:rsidRDefault="00F87F70" w:rsidP="00F87F70">
      <w:pPr>
        <w:pStyle w:val="PCode1"/>
        <w:rPr>
          <w:lang w:val="fr-CH"/>
        </w:rPr>
      </w:pPr>
      <w:r w:rsidRPr="00894DBE">
        <w:rPr>
          <w:lang w:val="fr-CH"/>
        </w:rPr>
        <w:t xml:space="preserve">      indexCtrl.loadAccueil();</w:t>
      </w:r>
    </w:p>
    <w:p w14:paraId="24CF02F3" w14:textId="77777777" w:rsidR="00F87F70" w:rsidRPr="00894DBE" w:rsidRDefault="00F87F70" w:rsidP="00F87F70">
      <w:pPr>
        <w:pStyle w:val="PCode1"/>
        <w:rPr>
          <w:lang w:val="fr-CH"/>
        </w:rPr>
      </w:pPr>
      <w:r w:rsidRPr="00894DBE">
        <w:rPr>
          <w:lang w:val="fr-CH"/>
        </w:rPr>
        <w:lastRenderedPageBreak/>
        <w:t xml:space="preserve">    }</w:t>
      </w:r>
    </w:p>
    <w:p w14:paraId="34B0FC9E" w14:textId="77777777" w:rsidR="00F87F70" w:rsidRPr="000B47CF" w:rsidRDefault="00F87F70" w:rsidP="00F87F70">
      <w:pPr>
        <w:pStyle w:val="PCode1"/>
        <w:rPr>
          <w:lang w:val="fr-CH"/>
        </w:rPr>
      </w:pPr>
      <w:r w:rsidRPr="00894DBE">
        <w:rPr>
          <w:lang w:val="fr-CH"/>
        </w:rPr>
        <w:t xml:space="preserve">  </w:t>
      </w:r>
      <w:r w:rsidRPr="000B47CF">
        <w:rPr>
          <w:lang w:val="fr-CH"/>
        </w:rPr>
        <w:t>}</w:t>
      </w:r>
    </w:p>
    <w:p w14:paraId="6D5D3C2D" w14:textId="1130AA73" w:rsidR="00F87F70" w:rsidRPr="000B47CF" w:rsidRDefault="00F87F70" w:rsidP="00F87F70">
      <w:pPr>
        <w:pStyle w:val="PCode1"/>
        <w:rPr>
          <w:lang w:val="fr-CH"/>
        </w:rPr>
      </w:pPr>
      <w:r w:rsidRPr="000B47CF">
        <w:rPr>
          <w:lang w:val="fr-CH"/>
        </w:rPr>
        <w:t>}</w:t>
      </w:r>
    </w:p>
    <w:p w14:paraId="1307B561" w14:textId="08F25894" w:rsidR="00F87F70" w:rsidRDefault="00F87F70" w:rsidP="00F87F70">
      <w:pPr>
        <w:pStyle w:val="PTxt"/>
      </w:pPr>
      <w:r>
        <w:t>Ici, nous pouvons voir que la classe « LoginCtrl » crée un écouteur lors de l’instanciation de ce dernier.</w:t>
      </w:r>
      <w:r w:rsidR="006C7AF2">
        <w:t xml:space="preserve"> L’écouteur fera lors du click sur l’élément contenant l’ID « login-valider » va lancer la fonction « validerUtilisateur() ».</w:t>
      </w:r>
      <w:r w:rsidR="00A9788D">
        <w:t xml:space="preserve"> Pour finir, il va lancer la fonction « login » se trouvant dans la classe « Service »</w:t>
      </w:r>
      <w:r w:rsidR="00BC1484">
        <w:t>, puis va lancer un message d’erreur ou de succès.</w:t>
      </w:r>
    </w:p>
    <w:p w14:paraId="543CCE27" w14:textId="77DD8968" w:rsidR="00494261" w:rsidRDefault="00494261" w:rsidP="00F87F70">
      <w:pPr>
        <w:pStyle w:val="PTxt"/>
      </w:pPr>
      <w:r>
        <w:t>J’ai pu constater que lorsque je fais un enregistrement avec le formulaire de login, il ne reste pas en mémoire. Cela est normal que je n’ai pas de base de donnée où je peux garder ce login en mémoire.</w:t>
      </w:r>
    </w:p>
    <w:p w14:paraId="78E74C8A" w14:textId="25BD47B4" w:rsidR="00D62A0D" w:rsidRDefault="00D62A0D" w:rsidP="00652F93">
      <w:pPr>
        <w:pStyle w:val="Titre1"/>
      </w:pPr>
      <w:bookmarkStart w:id="40" w:name="_Toc75132270"/>
      <w:r>
        <w:t>Général</w:t>
      </w:r>
      <w:bookmarkEnd w:id="40"/>
    </w:p>
    <w:p w14:paraId="548CDCC0" w14:textId="7119EBE6" w:rsidR="00D62A0D" w:rsidRPr="006C1E64" w:rsidRDefault="00D62A0D" w:rsidP="006C1E64">
      <w:pPr>
        <w:pStyle w:val="Titre2"/>
      </w:pPr>
      <w:bookmarkStart w:id="41" w:name="_Toc75132271"/>
      <w:r w:rsidRPr="006C1E64">
        <w:t>DOM</w:t>
      </w:r>
      <w:bookmarkEnd w:id="41"/>
    </w:p>
    <w:p w14:paraId="0F1029F1" w14:textId="1F7C846E" w:rsidR="00D76523" w:rsidRDefault="0061146E" w:rsidP="0061146E">
      <w:pPr>
        <w:pStyle w:val="PTxt"/>
      </w:pPr>
      <w:r>
        <w:t>Le DOM (Document Object Model) est une arborescence modèle de notre page html</w:t>
      </w:r>
      <w:r w:rsidR="009C156A">
        <w:t>. Par exemple, dans une page HTML invalide s’il manque le head, lors du processus de création du DOM, le navigateur peut corriger ces informations invalides et donc l’arborescence contiendra quand même le head même s’il n’y figurait pas dans l’HTML.</w:t>
      </w:r>
    </w:p>
    <w:p w14:paraId="06F132BA" w14:textId="51AAD1B3" w:rsidR="0087333E" w:rsidRPr="002817E1" w:rsidRDefault="00F33CD0" w:rsidP="0061146E">
      <w:pPr>
        <w:pStyle w:val="PTxt"/>
        <w:rPr>
          <w:lang w:val="en-GB"/>
        </w:rPr>
      </w:pPr>
      <w:r w:rsidRPr="002817E1">
        <w:rPr>
          <w:lang w:val="en-GB"/>
        </w:rPr>
        <w:t>HTML:</w:t>
      </w:r>
    </w:p>
    <w:p w14:paraId="53585FAA" w14:textId="46958170" w:rsidR="004A729F" w:rsidRDefault="004A729F" w:rsidP="004A729F">
      <w:pPr>
        <w:pStyle w:val="PCode4"/>
      </w:pPr>
      <w:r>
        <w:t>&lt;!doctype html&gt;</w:t>
      </w:r>
    </w:p>
    <w:p w14:paraId="70937230" w14:textId="54C2C712" w:rsidR="004A729F" w:rsidRDefault="004A729F" w:rsidP="004A729F">
      <w:pPr>
        <w:pStyle w:val="PCode4"/>
      </w:pPr>
      <w:r>
        <w:t>&lt;html&gt;</w:t>
      </w:r>
    </w:p>
    <w:p w14:paraId="4F5BE0E5" w14:textId="665739AE" w:rsidR="004A729F" w:rsidRDefault="004A729F" w:rsidP="004A729F">
      <w:pPr>
        <w:pStyle w:val="PCode4"/>
      </w:pPr>
      <w:r>
        <w:t>Hello, world!</w:t>
      </w:r>
    </w:p>
    <w:p w14:paraId="151AF028" w14:textId="1CA3F4B9" w:rsidR="00706D84" w:rsidRDefault="004A729F" w:rsidP="00706D84">
      <w:pPr>
        <w:pStyle w:val="PCode4"/>
      </w:pPr>
      <w:r>
        <w:t>&lt;/html&gt;</w:t>
      </w:r>
    </w:p>
    <w:p w14:paraId="58F0280F" w14:textId="0728F437" w:rsidR="00706D84" w:rsidRDefault="00706D84" w:rsidP="00706D84">
      <w:pPr>
        <w:pStyle w:val="PTxt"/>
      </w:pPr>
      <w:r>
        <w:t>DOM :</w:t>
      </w:r>
    </w:p>
    <w:p w14:paraId="565B428A" w14:textId="77750112" w:rsidR="00515031" w:rsidRDefault="00D76523" w:rsidP="0061146E">
      <w:pPr>
        <w:pStyle w:val="PTxt"/>
      </w:pPr>
      <w:r>
        <w:rPr>
          <w:noProof/>
        </w:rPr>
        <w:drawing>
          <wp:inline distT="0" distB="0" distL="0" distR="0" wp14:anchorId="2D22A83A" wp14:editId="5F6372BF">
            <wp:extent cx="1768415" cy="1631263"/>
            <wp:effectExtent l="0" t="0" r="3810" b="7620"/>
            <wp:docPr id="1" name="Image 1">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a:hlinkClick r:id="rId89"/>
                    </pic:cNvPr>
                    <pic:cNvPicPr>
                      <a:picLocks noChangeAspect="1" noChangeArrowheads="1"/>
                    </pic:cNvPicPr>
                  </pic:nvPicPr>
                  <pic:blipFill rotWithShape="1">
                    <a:blip r:embed="rId90">
                      <a:extLst>
                        <a:ext uri="{28A0092B-C50C-407E-A947-70E740481C1C}">
                          <a14:useLocalDpi xmlns:a14="http://schemas.microsoft.com/office/drawing/2010/main" val="0"/>
                        </a:ext>
                      </a:extLst>
                    </a:blip>
                    <a:srcRect r="64282"/>
                    <a:stretch/>
                  </pic:blipFill>
                  <pic:spPr bwMode="auto">
                    <a:xfrm>
                      <a:off x="0" y="0"/>
                      <a:ext cx="1775681" cy="1637966"/>
                    </a:xfrm>
                    <a:prstGeom prst="rect">
                      <a:avLst/>
                    </a:prstGeom>
                    <a:noFill/>
                    <a:ln>
                      <a:noFill/>
                    </a:ln>
                    <a:extLst>
                      <a:ext uri="{53640926-AAD7-44D8-BBD7-CCE9431645EC}">
                        <a14:shadowObscured xmlns:a14="http://schemas.microsoft.com/office/drawing/2010/main"/>
                      </a:ext>
                    </a:extLst>
                  </pic:spPr>
                </pic:pic>
              </a:graphicData>
            </a:graphic>
          </wp:inline>
        </w:drawing>
      </w:r>
    </w:p>
    <w:p w14:paraId="72B7278B" w14:textId="5EEF126B" w:rsidR="00D76523" w:rsidRDefault="00515031" w:rsidP="00024804">
      <w:pPr>
        <w:pStyle w:val="PTxt"/>
      </w:pPr>
      <w:r>
        <w:br w:type="page"/>
      </w:r>
    </w:p>
    <w:p w14:paraId="5E2278BA" w14:textId="24B74763" w:rsidR="00974139" w:rsidRDefault="0086142F" w:rsidP="00512A7C">
      <w:pPr>
        <w:pStyle w:val="Titre2"/>
      </w:pPr>
      <w:bookmarkStart w:id="42" w:name="_Toc75132272"/>
      <w:r w:rsidRPr="006C1E64">
        <w:lastRenderedPageBreak/>
        <w:t>Console de débogage</w:t>
      </w:r>
      <w:bookmarkEnd w:id="42"/>
    </w:p>
    <w:p w14:paraId="263A6EF8" w14:textId="623368C6" w:rsidR="00512A7C" w:rsidRDefault="00512A7C" w:rsidP="00512A7C">
      <w:pPr>
        <w:pStyle w:val="PTxt"/>
      </w:pPr>
      <w:r>
        <w:t>Pour voir la console de déboguage, il suffit d’appuyer sur la touche « F12 » du clavier, puis sur le bouton « Console » sur la page DevTools</w:t>
      </w:r>
      <w:r w:rsidR="00A81707">
        <w:t>.</w:t>
      </w:r>
    </w:p>
    <w:p w14:paraId="69474D8B" w14:textId="07F97CA3" w:rsidR="00A81707" w:rsidRDefault="00A81707" w:rsidP="00512A7C">
      <w:pPr>
        <w:pStyle w:val="PTxt"/>
      </w:pPr>
      <w:r>
        <w:t>Il est possible de tester des commandes Javascript, ainsi que de voir les nombreuses erreurs permettant le débogage de notre code Javascript.</w:t>
      </w:r>
    </w:p>
    <w:p w14:paraId="75ABD42A" w14:textId="5A38C47F" w:rsidR="00A81707" w:rsidRPr="00A81707" w:rsidRDefault="00A81707" w:rsidP="00024804">
      <w:pPr>
        <w:pStyle w:val="PTxt"/>
      </w:pPr>
      <w:r>
        <w:tab/>
        <w:t xml:space="preserve">. </w:t>
      </w:r>
    </w:p>
    <w:p w14:paraId="25E06C3C" w14:textId="268CEDEF" w:rsidR="00A81707" w:rsidRPr="00512A7C" w:rsidRDefault="00A81707" w:rsidP="00512A7C">
      <w:pPr>
        <w:pStyle w:val="PTxt"/>
      </w:pPr>
      <w:r>
        <w:rPr>
          <w:noProof/>
        </w:rPr>
        <w:drawing>
          <wp:inline distT="0" distB="0" distL="0" distR="0" wp14:anchorId="0790B894" wp14:editId="22B219F6">
            <wp:extent cx="4127500" cy="3036934"/>
            <wp:effectExtent l="0" t="0" r="6350" b="0"/>
            <wp:docPr id="2" name="Image 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10;&#10;Description générée automatiquement"/>
                    <pic:cNvPicPr/>
                  </pic:nvPicPr>
                  <pic:blipFill>
                    <a:blip r:embed="rId91"/>
                    <a:stretch>
                      <a:fillRect/>
                    </a:stretch>
                  </pic:blipFill>
                  <pic:spPr>
                    <a:xfrm>
                      <a:off x="0" y="0"/>
                      <a:ext cx="4131820" cy="3040112"/>
                    </a:xfrm>
                    <a:prstGeom prst="rect">
                      <a:avLst/>
                    </a:prstGeom>
                  </pic:spPr>
                </pic:pic>
              </a:graphicData>
            </a:graphic>
          </wp:inline>
        </w:drawing>
      </w:r>
    </w:p>
    <w:p w14:paraId="737F179F" w14:textId="05442A23" w:rsidR="00912577" w:rsidRDefault="00AD3426" w:rsidP="00912577">
      <w:pPr>
        <w:pStyle w:val="Titre1"/>
      </w:pPr>
      <w:bookmarkStart w:id="43" w:name="_Toc75132273"/>
      <w:r>
        <w:t>HTML</w:t>
      </w:r>
      <w:bookmarkEnd w:id="43"/>
    </w:p>
    <w:p w14:paraId="6DBA12F0" w14:textId="65FE53AA" w:rsidR="0020136E" w:rsidRPr="006C1E64" w:rsidRDefault="00AD3426" w:rsidP="006C1E64">
      <w:pPr>
        <w:pStyle w:val="Titre2"/>
      </w:pPr>
      <w:bookmarkStart w:id="44" w:name="_Toc75132274"/>
      <w:r w:rsidRPr="006C1E64">
        <w:t>Attributs</w:t>
      </w:r>
      <w:bookmarkEnd w:id="44"/>
    </w:p>
    <w:p w14:paraId="68DC8349" w14:textId="4D40A1D8" w:rsidR="00683B48" w:rsidRPr="00683B48" w:rsidRDefault="00683B48" w:rsidP="00683B48">
      <w:pPr>
        <w:pStyle w:val="Titre3"/>
      </w:pPr>
      <w:bookmarkStart w:id="45" w:name="_Toc75132275"/>
      <w:r>
        <w:t>Input</w:t>
      </w:r>
      <w:bookmarkEnd w:id="45"/>
    </w:p>
    <w:p w14:paraId="564A011E" w14:textId="60D45E99" w:rsidR="00AF670A" w:rsidRDefault="00AD3426" w:rsidP="00683B48">
      <w:pPr>
        <w:pStyle w:val="Titre4"/>
      </w:pPr>
      <w:bookmarkStart w:id="46" w:name="_Toc75132276"/>
      <w:r>
        <w:t>P</w:t>
      </w:r>
      <w:r w:rsidR="00AF670A">
        <w:t>laceholder</w:t>
      </w:r>
      <w:bookmarkEnd w:id="46"/>
    </w:p>
    <w:p w14:paraId="4E3DFAD5" w14:textId="44C355A8" w:rsidR="00EC293E" w:rsidRPr="00EC293E" w:rsidRDefault="00EC293E" w:rsidP="00EC293E">
      <w:pPr>
        <w:pStyle w:val="PTxt"/>
      </w:pPr>
      <w:r>
        <w:t>Est un attribut réservé aux éléments « input » de type « text » et qui permet de d’écrire ce qu’il doit contenir</w:t>
      </w:r>
      <w:r w:rsidR="00363E32">
        <w:t>.</w:t>
      </w:r>
    </w:p>
    <w:p w14:paraId="27AE584E" w14:textId="52802FF9" w:rsidR="00AD3426" w:rsidRDefault="00AD3426" w:rsidP="00683B48">
      <w:pPr>
        <w:pStyle w:val="Titre4"/>
      </w:pPr>
      <w:bookmarkStart w:id="47" w:name="_Toc75132277"/>
      <w:r>
        <w:t>Autofocus</w:t>
      </w:r>
      <w:bookmarkEnd w:id="47"/>
    </w:p>
    <w:p w14:paraId="1ABD4BAF" w14:textId="65C95363" w:rsidR="00F534EE" w:rsidRPr="00F534EE" w:rsidRDefault="00E30E6E" w:rsidP="00F534EE">
      <w:pPr>
        <w:pStyle w:val="PTxt"/>
      </w:pPr>
      <w:r>
        <w:t xml:space="preserve">Cet attribut </w:t>
      </w:r>
      <w:r w:rsidR="00F534EE">
        <w:t>de sélectionner un élément automatiquement lors du chargement d’une page</w:t>
      </w:r>
      <w:r w:rsidR="00683B48">
        <w:t>.</w:t>
      </w:r>
    </w:p>
    <w:p w14:paraId="1239263A" w14:textId="11C2EE6B" w:rsidR="00AD3426" w:rsidRPr="006C1E64" w:rsidRDefault="007F33CD" w:rsidP="006C1E64">
      <w:pPr>
        <w:pStyle w:val="Titre2"/>
      </w:pPr>
      <w:bookmarkStart w:id="48" w:name="_Toc75132278"/>
      <w:r w:rsidRPr="006C1E64">
        <w:t>É</w:t>
      </w:r>
      <w:r w:rsidR="00AE3C33" w:rsidRPr="006C1E64">
        <w:t>léments</w:t>
      </w:r>
      <w:bookmarkEnd w:id="48"/>
    </w:p>
    <w:p w14:paraId="36863057" w14:textId="07645D43" w:rsidR="00AD3426" w:rsidRDefault="00AD3426" w:rsidP="00AD3426">
      <w:pPr>
        <w:pStyle w:val="Titre3"/>
      </w:pPr>
      <w:bookmarkStart w:id="49" w:name="_Toc75132279"/>
      <w:r>
        <w:t xml:space="preserve">Button vs </w:t>
      </w:r>
      <w:r w:rsidR="00771FCB">
        <w:t>Input</w:t>
      </w:r>
      <w:bookmarkEnd w:id="49"/>
    </w:p>
    <w:p w14:paraId="305A895D" w14:textId="25819DF1" w:rsidR="007F33CD" w:rsidRDefault="001E0781" w:rsidP="007F33CD">
      <w:pPr>
        <w:pStyle w:val="PTxt"/>
      </w:pPr>
      <w:r>
        <w:t>Le but de l’élément input est de soumettre le formulaire sans devoir contacter le serveur contrairement à l’élément « button »</w:t>
      </w:r>
      <w:r w:rsidR="00C92197">
        <w:t>.</w:t>
      </w:r>
    </w:p>
    <w:p w14:paraId="7894DD9F" w14:textId="3D3393E2" w:rsidR="002817E1" w:rsidRDefault="002817E1" w:rsidP="002817E1">
      <w:pPr>
        <w:pStyle w:val="PTxt"/>
      </w:pPr>
      <w:r>
        <w:t>L’élément « button » possède également des avantages :</w:t>
      </w:r>
    </w:p>
    <w:p w14:paraId="7EBD0C21" w14:textId="7F93F07E" w:rsidR="002817E1" w:rsidRDefault="002817E1" w:rsidP="002817E1">
      <w:pPr>
        <w:pStyle w:val="PTxt"/>
        <w:numPr>
          <w:ilvl w:val="0"/>
          <w:numId w:val="30"/>
        </w:numPr>
      </w:pPr>
      <w:r>
        <w:t>Possibilité de pouvoir écrire du HTML</w:t>
      </w:r>
    </w:p>
    <w:p w14:paraId="697E1D83" w14:textId="1629B345" w:rsidR="002817E1" w:rsidRDefault="002817E1" w:rsidP="002817E1">
      <w:pPr>
        <w:pStyle w:val="PTxt"/>
        <w:numPr>
          <w:ilvl w:val="0"/>
          <w:numId w:val="30"/>
        </w:numPr>
      </w:pPr>
      <w:r>
        <w:t>Mettre en forme avec du CSS</w:t>
      </w:r>
    </w:p>
    <w:p w14:paraId="58CF1E21" w14:textId="197B3883" w:rsidR="009F7029" w:rsidRPr="007F33CD" w:rsidRDefault="009F7029" w:rsidP="002817E1">
      <w:pPr>
        <w:pStyle w:val="PTxt"/>
        <w:numPr>
          <w:ilvl w:val="0"/>
          <w:numId w:val="30"/>
        </w:numPr>
      </w:pPr>
      <w:r>
        <w:t>…</w:t>
      </w:r>
    </w:p>
    <w:p w14:paraId="22CBC5F8" w14:textId="1B6F2E2E" w:rsidR="00C353A1" w:rsidRDefault="00C353A1" w:rsidP="00C353A1">
      <w:pPr>
        <w:pStyle w:val="Titre1"/>
      </w:pPr>
      <w:bookmarkStart w:id="50" w:name="_Toc75132280"/>
      <w:r>
        <w:lastRenderedPageBreak/>
        <w:t>Javascript</w:t>
      </w:r>
      <w:bookmarkEnd w:id="50"/>
    </w:p>
    <w:p w14:paraId="134B6CFC" w14:textId="37DECAFB" w:rsidR="00C353A1" w:rsidRDefault="00F852E0" w:rsidP="006C1E64">
      <w:pPr>
        <w:pStyle w:val="Titre2"/>
      </w:pPr>
      <w:bookmarkStart w:id="51" w:name="_Toc75132281"/>
      <w:r w:rsidRPr="006C1E64">
        <w:t>Bases</w:t>
      </w:r>
      <w:bookmarkEnd w:id="51"/>
    </w:p>
    <w:p w14:paraId="791DDE90" w14:textId="173786C5" w:rsidR="003249B9" w:rsidRDefault="003249B9" w:rsidP="003249B9">
      <w:pPr>
        <w:pStyle w:val="Titre3"/>
      </w:pPr>
      <w:bookmarkStart w:id="52" w:name="_Toc75132282"/>
      <w:r>
        <w:t>Connecté un fichier Javascript à un fichier HTML</w:t>
      </w:r>
      <w:bookmarkEnd w:id="52"/>
    </w:p>
    <w:p w14:paraId="4839FA73" w14:textId="74D3AA9B" w:rsidR="003249B9" w:rsidRDefault="003249B9" w:rsidP="003249B9">
      <w:pPr>
        <w:pStyle w:val="Titre4"/>
      </w:pPr>
      <w:bookmarkStart w:id="53" w:name="_Toc75132283"/>
      <w:r>
        <w:t>Synchrone</w:t>
      </w:r>
      <w:r w:rsidR="005608C4">
        <w:t xml:space="preserve"> (normal)</w:t>
      </w:r>
      <w:bookmarkEnd w:id="53"/>
    </w:p>
    <w:p w14:paraId="7744E235" w14:textId="501BEF92" w:rsidR="00D11776" w:rsidRPr="00D11776" w:rsidRDefault="00D11776" w:rsidP="00D11776">
      <w:pPr>
        <w:pStyle w:val="PTxt"/>
      </w:pPr>
      <w:r>
        <w:t xml:space="preserve">Quand on lie un fichier Javascript, il faut bien faire attention à ce que les libraires dont il a besoin soit bien lancé dans le bon ordre. Sinon cela engendrera des conflits </w:t>
      </w:r>
    </w:p>
    <w:p w14:paraId="4197F057" w14:textId="77777777" w:rsidR="003249B9" w:rsidRPr="00846151" w:rsidRDefault="003249B9" w:rsidP="003249B9">
      <w:pPr>
        <w:pStyle w:val="PCode4"/>
        <w:rPr>
          <w:rStyle w:val="CNormal"/>
          <w:lang w:val="fr-CH"/>
        </w:rPr>
      </w:pPr>
      <w:r w:rsidRPr="00846151">
        <w:rPr>
          <w:rStyle w:val="CNormal"/>
          <w:lang w:val="fr-CH"/>
        </w:rPr>
        <w:t>&lt;script src="js/indexCtrl.js"&gt;&lt;/script&gt;</w:t>
      </w:r>
    </w:p>
    <w:p w14:paraId="2532C0D3" w14:textId="2355C559" w:rsidR="003249B9" w:rsidRDefault="003249B9" w:rsidP="003249B9">
      <w:pPr>
        <w:pStyle w:val="Titre4"/>
      </w:pPr>
      <w:bookmarkStart w:id="54" w:name="_Toc75132284"/>
      <w:r>
        <w:t xml:space="preserve">Asynchrone </w:t>
      </w:r>
      <w:r w:rsidR="003A3718">
        <w:t>(async)</w:t>
      </w:r>
      <w:bookmarkEnd w:id="54"/>
    </w:p>
    <w:p w14:paraId="2C80A24D" w14:textId="279E1D5D" w:rsidR="00B17E7F" w:rsidRDefault="00B17E7F" w:rsidP="00B17E7F">
      <w:pPr>
        <w:pStyle w:val="PTxt"/>
      </w:pPr>
      <w:r>
        <w:t xml:space="preserve">Le fait de lier un fichier Javascript de façon </w:t>
      </w:r>
      <w:r w:rsidR="00D11776">
        <w:t>asynchrone</w:t>
      </w:r>
      <w:r>
        <w:t xml:space="preserve">, lance le fichier javascript indépendamment au reste de la page. Ce qui veut dire que pendant le chargement de la page, le fichier </w:t>
      </w:r>
      <w:r w:rsidR="004563AC">
        <w:t>Javascript sera exécuté.</w:t>
      </w:r>
    </w:p>
    <w:p w14:paraId="64809079" w14:textId="0D626BC0" w:rsidR="00D11776" w:rsidRPr="00B17E7F" w:rsidRDefault="00D11776" w:rsidP="00B17E7F">
      <w:pPr>
        <w:pStyle w:val="PTxt"/>
      </w:pPr>
      <w:r>
        <w:t>Il faut faire attention à ne pas lier de manière asynchrone si des librairies ont besoin de ce fichier Javascript.</w:t>
      </w:r>
    </w:p>
    <w:p w14:paraId="4FED06DE" w14:textId="790D7B9C" w:rsidR="003249B9" w:rsidRPr="00D11776" w:rsidRDefault="003249B9" w:rsidP="00D11776">
      <w:pPr>
        <w:pStyle w:val="PCode4"/>
        <w:rPr>
          <w:lang w:val="fr-CH"/>
        </w:rPr>
      </w:pPr>
      <w:r w:rsidRPr="00B17E7F">
        <w:rPr>
          <w:rStyle w:val="CNormal"/>
          <w:lang w:val="fr-CH"/>
        </w:rPr>
        <w:t>  &lt;script type="text/javascript" src="js/indexCtrl.js" async&gt;&lt;/script&gt;</w:t>
      </w:r>
    </w:p>
    <w:p w14:paraId="7D972100" w14:textId="482B0093" w:rsidR="004D4B75" w:rsidRDefault="004D4B75" w:rsidP="004D4B75">
      <w:pPr>
        <w:pStyle w:val="Titre3"/>
      </w:pPr>
      <w:bookmarkStart w:id="55" w:name="_Toc75132285"/>
      <w:r>
        <w:t>Création d’une fonction</w:t>
      </w:r>
      <w:bookmarkEnd w:id="55"/>
    </w:p>
    <w:p w14:paraId="34C1F21A" w14:textId="6D00958F" w:rsidR="00442D87" w:rsidRDefault="00442D87" w:rsidP="00442D87">
      <w:pPr>
        <w:pStyle w:val="PTxt"/>
      </w:pPr>
      <w:r>
        <w:t xml:space="preserve">Pour définir une fonction/méthode, il faut écrire dans un fichier « .js » </w:t>
      </w:r>
      <w:r w:rsidR="00072568">
        <w:t>ou dans un éléments « script » quelque chose ressemblant à un des 2 exemples :</w:t>
      </w:r>
    </w:p>
    <w:p w14:paraId="7D525096" w14:textId="77777777" w:rsidR="003E6263" w:rsidRDefault="00442D87" w:rsidP="00442D87">
      <w:pPr>
        <w:pStyle w:val="PCode3"/>
      </w:pPr>
      <w:r>
        <w:t>Function nomDeMaFonction</w:t>
      </w:r>
      <w:r w:rsidR="003E6263">
        <w:t>AvecParametres</w:t>
      </w:r>
      <w:r>
        <w:t>(</w:t>
      </w:r>
      <w:r w:rsidR="003E6263">
        <w:t>a, b</w:t>
      </w:r>
      <w:r>
        <w:t>){</w:t>
      </w:r>
    </w:p>
    <w:p w14:paraId="26130DAF" w14:textId="0A32238B" w:rsidR="003E6263" w:rsidRDefault="003E6263" w:rsidP="00442D87">
      <w:pPr>
        <w:pStyle w:val="PCode3"/>
      </w:pPr>
      <w:r>
        <w:t>Return a * b;</w:t>
      </w:r>
    </w:p>
    <w:p w14:paraId="656C7464" w14:textId="137DDC5F" w:rsidR="00442D87" w:rsidRDefault="00442D87" w:rsidP="00442D87">
      <w:pPr>
        <w:pStyle w:val="PCode3"/>
      </w:pPr>
      <w:r>
        <w:t>}</w:t>
      </w:r>
    </w:p>
    <w:p w14:paraId="5E7BF576" w14:textId="4F024533" w:rsidR="00F77157" w:rsidRDefault="00F77157" w:rsidP="00442D87">
      <w:pPr>
        <w:pStyle w:val="PCode3"/>
      </w:pPr>
    </w:p>
    <w:p w14:paraId="1C2D800C" w14:textId="6E5AC92E" w:rsidR="00F77157" w:rsidRDefault="00F77157" w:rsidP="00F77157">
      <w:pPr>
        <w:pStyle w:val="PCode3"/>
      </w:pPr>
      <w:r>
        <w:t>Function nomDeMaFonctionSansParametres(){</w:t>
      </w:r>
    </w:p>
    <w:p w14:paraId="1896102C" w14:textId="67CAEEF0" w:rsidR="00F77157" w:rsidRDefault="00F77157" w:rsidP="00F77157">
      <w:pPr>
        <w:pStyle w:val="PCode3"/>
      </w:pPr>
      <w:r>
        <w:t>Console.log("Je n’ai aucun paramètres"); ;</w:t>
      </w:r>
    </w:p>
    <w:p w14:paraId="4FF72A38" w14:textId="77777777" w:rsidR="00F77157" w:rsidRPr="00442D87" w:rsidRDefault="00F77157" w:rsidP="00F77157">
      <w:pPr>
        <w:pStyle w:val="PCode3"/>
      </w:pPr>
      <w:r>
        <w:t>}</w:t>
      </w:r>
    </w:p>
    <w:p w14:paraId="25258BFF" w14:textId="77777777" w:rsidR="00F77157" w:rsidRPr="00442D87" w:rsidRDefault="00F77157" w:rsidP="00442D87">
      <w:pPr>
        <w:pStyle w:val="PCode3"/>
      </w:pPr>
    </w:p>
    <w:p w14:paraId="24F1AD9C" w14:textId="61A3CE63" w:rsidR="005D1DB9" w:rsidRPr="005D1DB9" w:rsidRDefault="004D4B75" w:rsidP="006C4B93">
      <w:pPr>
        <w:pStyle w:val="Titre3"/>
      </w:pPr>
      <w:bookmarkStart w:id="56" w:name="_Toc75132286"/>
      <w:r>
        <w:t>Création d’une variable</w:t>
      </w:r>
      <w:bookmarkEnd w:id="56"/>
    </w:p>
    <w:p w14:paraId="3A385E7F" w14:textId="1600A545" w:rsidR="006F61A9" w:rsidRPr="006F61A9" w:rsidRDefault="006F61A9" w:rsidP="006F61A9">
      <w:pPr>
        <w:pStyle w:val="Titre4"/>
      </w:pPr>
      <w:bookmarkStart w:id="57" w:name="_Toc75132287"/>
      <w:r>
        <w:t>Let</w:t>
      </w:r>
      <w:bookmarkEnd w:id="57"/>
    </w:p>
    <w:p w14:paraId="7107B387" w14:textId="44D2037F" w:rsidR="004D4B75" w:rsidRDefault="006F61A9" w:rsidP="004D4B75">
      <w:pPr>
        <w:pStyle w:val="PTxt"/>
      </w:pPr>
      <w:r>
        <w:t>Permet de déclarer des variables dont la portée est limitée à celle du bloc dans lequel elles sont déclarées.</w:t>
      </w:r>
    </w:p>
    <w:p w14:paraId="47DCF5FA" w14:textId="63F302AE" w:rsidR="00952E93" w:rsidRDefault="00952E93" w:rsidP="00952E93">
      <w:pPr>
        <w:pStyle w:val="Titre4"/>
      </w:pPr>
      <w:bookmarkStart w:id="58" w:name="_Toc75132288"/>
      <w:r>
        <w:t>Var</w:t>
      </w:r>
      <w:bookmarkEnd w:id="58"/>
    </w:p>
    <w:p w14:paraId="7CBABDFA" w14:textId="7E3108EC" w:rsidR="00E72EA5" w:rsidRPr="00E72EA5" w:rsidRDefault="00545D58" w:rsidP="00E72EA5">
      <w:pPr>
        <w:pStyle w:val="PTxt"/>
      </w:pPr>
      <w:r>
        <w:t>Permet de définir une variable globale ou locale à une fonction (sans distinction des blocs utilisés dans la fonction)</w:t>
      </w:r>
      <w:r w:rsidR="004C2065">
        <w:t>.</w:t>
      </w:r>
      <w:r w:rsidR="00DE1522">
        <w:t xml:space="preserve"> Il ne faudrait plus l’utiliser, car il est possible de déclaré 2x la même variable ce qui fait que cela en devient vite ingérable si nous ne savons pas exactement de quelle variable il s’agit.</w:t>
      </w:r>
    </w:p>
    <w:p w14:paraId="67BDE28A" w14:textId="33345D11" w:rsidR="00952E93" w:rsidRDefault="00952E93" w:rsidP="00952E93">
      <w:pPr>
        <w:pStyle w:val="Titre4"/>
      </w:pPr>
      <w:bookmarkStart w:id="59" w:name="_Toc75132289"/>
      <w:r>
        <w:t>Const</w:t>
      </w:r>
      <w:bookmarkEnd w:id="59"/>
    </w:p>
    <w:p w14:paraId="7B9BF15A" w14:textId="7E928BBD" w:rsidR="005D1DB9" w:rsidRDefault="0046266E" w:rsidP="0046266E">
      <w:pPr>
        <w:pStyle w:val="PTxt"/>
      </w:pPr>
      <w:r>
        <w:t>Permet de définir une variable qui ne changera jamais, qui restera constante.</w:t>
      </w:r>
    </w:p>
    <w:p w14:paraId="5707BF81" w14:textId="03AC5EE3" w:rsidR="005D1DB9" w:rsidRDefault="005D1DB9" w:rsidP="005D1DB9">
      <w:pPr>
        <w:pStyle w:val="Titre4"/>
      </w:pPr>
      <w:bookmarkStart w:id="60" w:name="_Toc75132290"/>
      <w:r>
        <w:t>Types de variable</w:t>
      </w:r>
      <w:bookmarkEnd w:id="60"/>
    </w:p>
    <w:p w14:paraId="5CDB0CFC" w14:textId="2C485892" w:rsidR="00F33983" w:rsidRPr="005F7BF9" w:rsidRDefault="00F33983" w:rsidP="00CE1248">
      <w:pPr>
        <w:pStyle w:val="PListePuce"/>
        <w:rPr>
          <w:rStyle w:val="CNormal"/>
        </w:rPr>
      </w:pPr>
      <w:r w:rsidRPr="005F7BF9">
        <w:rPr>
          <w:rStyle w:val="CNormal"/>
          <w:b/>
          <w:bCs/>
        </w:rPr>
        <w:t>String</w:t>
      </w:r>
      <w:r w:rsidRPr="005F7BF9">
        <w:rPr>
          <w:rStyle w:val="CNormal"/>
        </w:rPr>
        <w:t> ou « chaine de caractères » en français</w:t>
      </w:r>
    </w:p>
    <w:p w14:paraId="5A8E0A18" w14:textId="3C40E4DF" w:rsidR="00F33983" w:rsidRPr="005F7BF9" w:rsidRDefault="00F33983" w:rsidP="00CE1248">
      <w:pPr>
        <w:pStyle w:val="PListePuce"/>
        <w:rPr>
          <w:rStyle w:val="CNormal"/>
        </w:rPr>
      </w:pPr>
      <w:r w:rsidRPr="005F7BF9">
        <w:rPr>
          <w:rStyle w:val="CNormal"/>
          <w:b/>
          <w:bCs/>
        </w:rPr>
        <w:t>Number</w:t>
      </w:r>
      <w:r w:rsidRPr="005F7BF9">
        <w:rPr>
          <w:rStyle w:val="CNormal"/>
        </w:rPr>
        <w:t> ou « nombre » en français</w:t>
      </w:r>
    </w:p>
    <w:p w14:paraId="16261FCD" w14:textId="207AC3DF" w:rsidR="00F33983" w:rsidRPr="005F7BF9" w:rsidRDefault="00F33983" w:rsidP="00CE1248">
      <w:pPr>
        <w:pStyle w:val="PListePuce"/>
        <w:rPr>
          <w:rStyle w:val="CNormal"/>
        </w:rPr>
      </w:pPr>
      <w:r w:rsidRPr="005F7BF9">
        <w:rPr>
          <w:rStyle w:val="CNormal"/>
          <w:b/>
          <w:bCs/>
        </w:rPr>
        <w:t>Boolean</w:t>
      </w:r>
      <w:r w:rsidRPr="005F7BF9">
        <w:rPr>
          <w:rStyle w:val="CNormal"/>
        </w:rPr>
        <w:t> ou « booléen » en français</w:t>
      </w:r>
    </w:p>
    <w:p w14:paraId="4F9EB039" w14:textId="4E4CB1D7" w:rsidR="00F33983" w:rsidRPr="005F7BF9" w:rsidRDefault="00F33983" w:rsidP="00CE1248">
      <w:pPr>
        <w:pStyle w:val="PListePuce"/>
        <w:rPr>
          <w:rStyle w:val="CNormal"/>
        </w:rPr>
      </w:pPr>
      <w:r w:rsidRPr="005F7BF9">
        <w:rPr>
          <w:rStyle w:val="CNormal"/>
          <w:b/>
          <w:bCs/>
        </w:rPr>
        <w:lastRenderedPageBreak/>
        <w:t>Null</w:t>
      </w:r>
      <w:r w:rsidRPr="005F7BF9">
        <w:rPr>
          <w:rStyle w:val="CNormal"/>
        </w:rPr>
        <w:t> ou « nul / vide » en français</w:t>
      </w:r>
    </w:p>
    <w:p w14:paraId="15DB4FC1" w14:textId="25D00138" w:rsidR="00F33983" w:rsidRPr="005F7BF9" w:rsidRDefault="00F33983" w:rsidP="00CE1248">
      <w:pPr>
        <w:pStyle w:val="PListePuce"/>
        <w:rPr>
          <w:rStyle w:val="CNormal"/>
        </w:rPr>
      </w:pPr>
      <w:r w:rsidRPr="005F7BF9">
        <w:rPr>
          <w:rStyle w:val="CNormal"/>
          <w:b/>
          <w:bCs/>
        </w:rPr>
        <w:t>Undefined</w:t>
      </w:r>
      <w:r w:rsidRPr="005F7BF9">
        <w:rPr>
          <w:rStyle w:val="CNormal"/>
        </w:rPr>
        <w:t> ou « indéfini » en français</w:t>
      </w:r>
    </w:p>
    <w:p w14:paraId="198F58D0" w14:textId="2B296A99" w:rsidR="00F33983" w:rsidRPr="005F7BF9" w:rsidRDefault="00F33983" w:rsidP="00CE1248">
      <w:pPr>
        <w:pStyle w:val="PListePuce"/>
        <w:rPr>
          <w:rStyle w:val="CNormal"/>
        </w:rPr>
      </w:pPr>
      <w:r w:rsidRPr="005F7BF9">
        <w:rPr>
          <w:rStyle w:val="CNormal"/>
          <w:b/>
          <w:bCs/>
        </w:rPr>
        <w:t>Symbol</w:t>
      </w:r>
      <w:r w:rsidRPr="005F7BF9">
        <w:rPr>
          <w:rStyle w:val="CNormal"/>
        </w:rPr>
        <w:t> ou « symbole » en français</w:t>
      </w:r>
    </w:p>
    <w:p w14:paraId="2B4ED1CB" w14:textId="1F3A543D" w:rsidR="00F33983" w:rsidRDefault="00F33983" w:rsidP="00CE1248">
      <w:pPr>
        <w:pStyle w:val="PListePuce"/>
        <w:rPr>
          <w:rStyle w:val="CNormal"/>
        </w:rPr>
      </w:pPr>
      <w:r w:rsidRPr="005F7BF9">
        <w:rPr>
          <w:rStyle w:val="CNormal"/>
          <w:b/>
          <w:bCs/>
        </w:rPr>
        <w:t>Object</w:t>
      </w:r>
      <w:r w:rsidRPr="005F7BF9">
        <w:rPr>
          <w:rStyle w:val="CNormal"/>
        </w:rPr>
        <w:t> ou « objet » en français</w:t>
      </w:r>
    </w:p>
    <w:p w14:paraId="1A2D5434" w14:textId="47E703AB" w:rsidR="00A77EA4" w:rsidRDefault="00A77EA4" w:rsidP="009947EE">
      <w:pPr>
        <w:pStyle w:val="Titre3"/>
      </w:pPr>
      <w:bookmarkStart w:id="61" w:name="_Toc75132291"/>
      <w:r>
        <w:t xml:space="preserve">À savoir </w:t>
      </w:r>
      <w:r w:rsidR="00AE66B9">
        <w:t>utiliser</w:t>
      </w:r>
      <w:r>
        <w:t xml:space="preserve"> avec les variables</w:t>
      </w:r>
      <w:bookmarkEnd w:id="61"/>
    </w:p>
    <w:p w14:paraId="507CB88A" w14:textId="345365D0" w:rsidR="00AE66B9" w:rsidRPr="00926B74" w:rsidRDefault="00926B74" w:rsidP="00926B74">
      <w:pPr>
        <w:pStyle w:val="PListePuce"/>
        <w:rPr>
          <w:b/>
          <w:bCs/>
        </w:rPr>
      </w:pPr>
      <w:r w:rsidRPr="00926B74">
        <w:rPr>
          <w:b/>
          <w:bCs/>
        </w:rPr>
        <w:t>Value</w:t>
      </w:r>
      <w:r>
        <w:rPr>
          <w:b/>
          <w:bCs/>
        </w:rPr>
        <w:t xml:space="preserve"> </w:t>
      </w:r>
      <w:r>
        <w:t>retourne la valeur de l’attribue</w:t>
      </w:r>
    </w:p>
    <w:p w14:paraId="0247A515" w14:textId="36B9FDDA" w:rsidR="00926B74" w:rsidRPr="00926B74" w:rsidRDefault="00926B74" w:rsidP="00926B74">
      <w:pPr>
        <w:pStyle w:val="PListePuce"/>
        <w:rPr>
          <w:b/>
          <w:bCs/>
        </w:rPr>
      </w:pPr>
      <w:r w:rsidRPr="00926B74">
        <w:rPr>
          <w:b/>
          <w:bCs/>
        </w:rPr>
        <w:t>Innertext</w:t>
      </w:r>
      <w:r w:rsidR="009E3CF9">
        <w:rPr>
          <w:b/>
          <w:bCs/>
        </w:rPr>
        <w:t xml:space="preserve"> </w:t>
      </w:r>
      <w:r w:rsidR="009E3CF9">
        <w:t>retourne le contenu textuel des éléments sauf de « &lt;script&gt; » et « &lt;style&gt; »</w:t>
      </w:r>
    </w:p>
    <w:p w14:paraId="5F1F620F" w14:textId="54FAA905" w:rsidR="00926B74" w:rsidRPr="00926B74" w:rsidRDefault="00926B74" w:rsidP="00926B74">
      <w:pPr>
        <w:pStyle w:val="PListePuce"/>
        <w:rPr>
          <w:b/>
          <w:bCs/>
        </w:rPr>
      </w:pPr>
      <w:r w:rsidRPr="00926B74">
        <w:rPr>
          <w:b/>
          <w:bCs/>
        </w:rPr>
        <w:t>Innerhtml</w:t>
      </w:r>
      <w:r w:rsidR="0075348D">
        <w:rPr>
          <w:b/>
          <w:bCs/>
        </w:rPr>
        <w:t xml:space="preserve"> </w:t>
      </w:r>
      <w:r w:rsidR="0075348D">
        <w:t>retourne le contenu HTML</w:t>
      </w:r>
    </w:p>
    <w:p w14:paraId="06C0EBCE" w14:textId="3B3FD078" w:rsidR="00F33983" w:rsidRDefault="009947EE" w:rsidP="009947EE">
      <w:pPr>
        <w:pStyle w:val="Titre3"/>
      </w:pPr>
      <w:bookmarkStart w:id="62" w:name="_Toc75132292"/>
      <w:r>
        <w:t>Pop-ups</w:t>
      </w:r>
      <w:bookmarkEnd w:id="62"/>
    </w:p>
    <w:p w14:paraId="5494767F" w14:textId="0FC68753" w:rsidR="009947EE" w:rsidRDefault="009947EE" w:rsidP="009947EE">
      <w:pPr>
        <w:pStyle w:val="PTxt"/>
        <w:numPr>
          <w:ilvl w:val="0"/>
          <w:numId w:val="33"/>
        </w:numPr>
      </w:pPr>
      <w:r>
        <w:t>Alert()</w:t>
      </w:r>
    </w:p>
    <w:p w14:paraId="4E423153" w14:textId="1FB2AE44" w:rsidR="009947EE" w:rsidRDefault="009947EE" w:rsidP="009947EE">
      <w:pPr>
        <w:pStyle w:val="PTxt"/>
        <w:numPr>
          <w:ilvl w:val="0"/>
          <w:numId w:val="33"/>
        </w:numPr>
      </w:pPr>
      <w:r>
        <w:t>Prompt()</w:t>
      </w:r>
    </w:p>
    <w:p w14:paraId="60367A3F" w14:textId="3FD16882" w:rsidR="00FE0A4A" w:rsidRDefault="009947EE" w:rsidP="00A77EA4">
      <w:pPr>
        <w:pStyle w:val="PTxt"/>
        <w:numPr>
          <w:ilvl w:val="0"/>
          <w:numId w:val="33"/>
        </w:numPr>
      </w:pPr>
      <w:r>
        <w:t>Confirm()</w:t>
      </w:r>
    </w:p>
    <w:p w14:paraId="005BA6DF" w14:textId="2A932702" w:rsidR="00C6442C" w:rsidRDefault="00C6442C" w:rsidP="00C6442C">
      <w:pPr>
        <w:pStyle w:val="Titre3"/>
      </w:pPr>
      <w:bookmarkStart w:id="63" w:name="_Toc75132293"/>
      <w:r>
        <w:t>Console</w:t>
      </w:r>
      <w:bookmarkEnd w:id="63"/>
    </w:p>
    <w:p w14:paraId="6A4C4833" w14:textId="5F2EF6FA" w:rsidR="00C6442C" w:rsidRDefault="00C6442C" w:rsidP="00AF7801">
      <w:pPr>
        <w:pStyle w:val="PCode3"/>
      </w:pPr>
      <w:r>
        <w:t>Console.log("</w:t>
      </w:r>
      <w:r w:rsidR="00521CF3">
        <w:t xml:space="preserve">Ceci est un message </w:t>
      </w:r>
      <w:r w:rsidR="00AF7801">
        <w:t>dans la console</w:t>
      </w:r>
      <w:r>
        <w:t>");</w:t>
      </w:r>
    </w:p>
    <w:p w14:paraId="4B388930" w14:textId="6411D43B" w:rsidR="00C6442C" w:rsidRPr="00C6442C" w:rsidRDefault="00C6442C" w:rsidP="00AF7801">
      <w:pPr>
        <w:pStyle w:val="PCode3"/>
      </w:pPr>
      <w:r>
        <w:t>Console.clear();</w:t>
      </w:r>
    </w:p>
    <w:p w14:paraId="48C05DDC" w14:textId="7DCDB550" w:rsidR="00846151" w:rsidRDefault="00846151" w:rsidP="00846151">
      <w:pPr>
        <w:pStyle w:val="Titre1"/>
      </w:pPr>
      <w:bookmarkStart w:id="64" w:name="_Toc75132294"/>
      <w:r>
        <w:t>PHP</w:t>
      </w:r>
      <w:bookmarkEnd w:id="64"/>
    </w:p>
    <w:p w14:paraId="57B1B8B8" w14:textId="20C54F0A" w:rsidR="00AC33A7" w:rsidRDefault="00AC33A7" w:rsidP="00AC33A7">
      <w:pPr>
        <w:pStyle w:val="Titre2"/>
      </w:pPr>
      <w:bookmarkStart w:id="65" w:name="_Toc75132295"/>
      <w:r>
        <w:t>Structure</w:t>
      </w:r>
      <w:bookmarkEnd w:id="65"/>
    </w:p>
    <w:p w14:paraId="4C7602E1" w14:textId="69C67D95" w:rsidR="00AC33A7" w:rsidRPr="00AC33A7" w:rsidRDefault="00AC33A7" w:rsidP="00AC33A7">
      <w:pPr>
        <w:pStyle w:val="PTxt"/>
      </w:pPr>
      <w:r>
        <w:t xml:space="preserve">La structure d’un fichier PHP doit être </w:t>
      </w:r>
      <w:r w:rsidR="005E2E70">
        <w:t>commencer et se terminer comme</w:t>
      </w:r>
      <w:r>
        <w:t xml:space="preserve"> tel :</w:t>
      </w:r>
    </w:p>
    <w:p w14:paraId="36B0CC4D" w14:textId="3CC61FD3" w:rsidR="00AC33A7" w:rsidRPr="00AC33A7" w:rsidRDefault="00AC33A7" w:rsidP="00AC33A7">
      <w:pPr>
        <w:pStyle w:val="PCode5"/>
        <w:rPr>
          <w:rStyle w:val="CNormal"/>
        </w:rPr>
      </w:pPr>
      <w:r w:rsidRPr="00AC33A7">
        <w:rPr>
          <w:rStyle w:val="CNormal"/>
        </w:rPr>
        <w:t>&lt;?PHP</w:t>
      </w:r>
    </w:p>
    <w:p w14:paraId="17BFB161" w14:textId="3642A3AA" w:rsidR="00AC33A7" w:rsidRPr="00AC33A7" w:rsidRDefault="00AC33A7" w:rsidP="00AC33A7">
      <w:pPr>
        <w:pStyle w:val="PCode5"/>
        <w:rPr>
          <w:rStyle w:val="CNormal"/>
        </w:rPr>
      </w:pPr>
      <w:r w:rsidRPr="00AC33A7">
        <w:rPr>
          <w:rStyle w:val="CNormal"/>
        </w:rPr>
        <w:t>…</w:t>
      </w:r>
    </w:p>
    <w:p w14:paraId="358D8BCC" w14:textId="251AE73E" w:rsidR="00AC33A7" w:rsidRPr="00AC33A7" w:rsidRDefault="00AC33A7" w:rsidP="00AC33A7">
      <w:pPr>
        <w:pStyle w:val="PCode5"/>
        <w:rPr>
          <w:rStyle w:val="CNormal"/>
        </w:rPr>
      </w:pPr>
      <w:r w:rsidRPr="00AC33A7">
        <w:rPr>
          <w:rStyle w:val="CNormal"/>
        </w:rPr>
        <w:t>?&gt;</w:t>
      </w:r>
    </w:p>
    <w:p w14:paraId="1BCCC536" w14:textId="122CD21C" w:rsidR="00AC33A7" w:rsidRPr="00AC33A7" w:rsidRDefault="00AC33A7" w:rsidP="00AC33A7">
      <w:pPr>
        <w:pStyle w:val="PTxt"/>
      </w:pPr>
      <w:r>
        <w:t>Le « </w:t>
      </w:r>
      <w:r w:rsidRPr="00AC33A7">
        <w:rPr>
          <w:b/>
          <w:bCs/>
        </w:rPr>
        <w:t>&lt;?PHP</w:t>
      </w:r>
      <w:r>
        <w:t> » désigne le début du fichier PHP et le « </w:t>
      </w:r>
      <w:r w:rsidRPr="00AC33A7">
        <w:rPr>
          <w:b/>
          <w:bCs/>
        </w:rPr>
        <w:t>?&gt;</w:t>
      </w:r>
      <w:r>
        <w:rPr>
          <w:b/>
          <w:bCs/>
        </w:rPr>
        <w:t> </w:t>
      </w:r>
      <w:r w:rsidRPr="00AC33A7">
        <w:t>»</w:t>
      </w:r>
      <w:r>
        <w:t xml:space="preserve"> la fin.</w:t>
      </w:r>
    </w:p>
    <w:p w14:paraId="1254392A" w14:textId="66A2296C" w:rsidR="00846151" w:rsidRDefault="00846151" w:rsidP="00846151">
      <w:pPr>
        <w:pStyle w:val="Titre2"/>
      </w:pPr>
      <w:bookmarkStart w:id="66" w:name="_Toc75132296"/>
      <w:r>
        <w:t>Attributs HTML</w:t>
      </w:r>
      <w:bookmarkEnd w:id="66"/>
    </w:p>
    <w:p w14:paraId="761C0E24" w14:textId="0546CC4F" w:rsidR="00846151" w:rsidRDefault="00FC2E00" w:rsidP="00FC2E00">
      <w:pPr>
        <w:pStyle w:val="Titre3"/>
      </w:pPr>
      <w:bookmarkStart w:id="67" w:name="_Toc75132297"/>
      <w:r>
        <w:t>Type</w:t>
      </w:r>
      <w:r w:rsidR="00012365">
        <w:t>/action/method</w:t>
      </w:r>
      <w:bookmarkEnd w:id="67"/>
    </w:p>
    <w:p w14:paraId="4506E5C1" w14:textId="0F4F1976" w:rsidR="00FC2E00" w:rsidRPr="00B93142" w:rsidRDefault="00FC2E00" w:rsidP="00FC2E00">
      <w:pPr>
        <w:pStyle w:val="PTxt"/>
        <w:numPr>
          <w:ilvl w:val="0"/>
          <w:numId w:val="34"/>
        </w:numPr>
      </w:pPr>
      <w:r w:rsidRPr="00B93142">
        <w:rPr>
          <w:b/>
          <w:bCs/>
        </w:rPr>
        <w:t>Submit</w:t>
      </w:r>
      <w:r w:rsidR="00B93142" w:rsidRPr="00B93142">
        <w:rPr>
          <w:b/>
          <w:bCs/>
        </w:rPr>
        <w:t xml:space="preserve"> </w:t>
      </w:r>
      <w:r w:rsidR="00B93142">
        <w:t>qui nous renvoie vers l’attribut action d’un formulaire.</w:t>
      </w:r>
      <w:r w:rsidR="00ED402C">
        <w:t xml:space="preserve"> Il nous indique que le formulaire sera transféré via un formulaire PHP grâce à un attribut « action ».</w:t>
      </w:r>
    </w:p>
    <w:p w14:paraId="258C3837" w14:textId="52C05768" w:rsidR="00FC2E00" w:rsidRPr="00ED402C" w:rsidRDefault="00FC2E00" w:rsidP="00FC2E00">
      <w:pPr>
        <w:pStyle w:val="PTxt"/>
        <w:numPr>
          <w:ilvl w:val="0"/>
          <w:numId w:val="34"/>
        </w:numPr>
        <w:rPr>
          <w:b/>
          <w:bCs/>
        </w:rPr>
      </w:pPr>
      <w:r w:rsidRPr="00ED402C">
        <w:rPr>
          <w:b/>
          <w:bCs/>
        </w:rPr>
        <w:t>Image</w:t>
      </w:r>
      <w:r w:rsidR="00ED402C" w:rsidRPr="00ED402C">
        <w:rPr>
          <w:b/>
          <w:bCs/>
        </w:rPr>
        <w:t xml:space="preserve"> </w:t>
      </w:r>
      <w:r w:rsidR="00ED402C" w:rsidRPr="00ED402C">
        <w:t>fait exactement la m</w:t>
      </w:r>
      <w:r w:rsidR="00ED402C">
        <w:t>ême chose mais avec une image au lieu d’un bouton. L’attribut « src » est cette fois nécessaire pour afficher une image.</w:t>
      </w:r>
    </w:p>
    <w:p w14:paraId="5870AEE2" w14:textId="4554846F" w:rsidR="00FC2E00" w:rsidRPr="00ED402C" w:rsidRDefault="00FC2E00" w:rsidP="00FC2E00">
      <w:pPr>
        <w:pStyle w:val="PTxt"/>
        <w:numPr>
          <w:ilvl w:val="0"/>
          <w:numId w:val="34"/>
        </w:numPr>
        <w:rPr>
          <w:b/>
          <w:bCs/>
        </w:rPr>
      </w:pPr>
      <w:r w:rsidRPr="00ED402C">
        <w:rPr>
          <w:b/>
          <w:bCs/>
        </w:rPr>
        <w:t>Reset</w:t>
      </w:r>
      <w:r w:rsidR="00ED402C" w:rsidRPr="00ED402C">
        <w:rPr>
          <w:b/>
          <w:bCs/>
        </w:rPr>
        <w:t xml:space="preserve"> </w:t>
      </w:r>
      <w:r w:rsidR="00ED402C" w:rsidRPr="00ED402C">
        <w:t xml:space="preserve">remet à zéro le </w:t>
      </w:r>
      <w:r w:rsidR="00ED402C">
        <w:t>formulaire</w:t>
      </w:r>
    </w:p>
    <w:p w14:paraId="1196FB1D" w14:textId="51541438" w:rsidR="00FC2E00" w:rsidRPr="00ED402C" w:rsidRDefault="00FC2E00" w:rsidP="00FC2E00">
      <w:pPr>
        <w:pStyle w:val="PTxt"/>
        <w:numPr>
          <w:ilvl w:val="0"/>
          <w:numId w:val="34"/>
        </w:numPr>
        <w:rPr>
          <w:b/>
          <w:bCs/>
        </w:rPr>
      </w:pPr>
      <w:r w:rsidRPr="00ED402C">
        <w:rPr>
          <w:b/>
          <w:bCs/>
        </w:rPr>
        <w:t>Button</w:t>
      </w:r>
      <w:r w:rsidR="00ED402C" w:rsidRPr="00ED402C">
        <w:rPr>
          <w:b/>
          <w:bCs/>
        </w:rPr>
        <w:t xml:space="preserve"> </w:t>
      </w:r>
      <w:r w:rsidR="00ED402C" w:rsidRPr="00ED402C">
        <w:t>n’a par défaut a</w:t>
      </w:r>
      <w:r w:rsidR="00ED402C">
        <w:t>ucun effet et est essentiellement utilisé en Javascript pour effectuer des actions sur la page.</w:t>
      </w:r>
    </w:p>
    <w:p w14:paraId="016D586E" w14:textId="77777777" w:rsidR="00D2086B" w:rsidRPr="00D2086B" w:rsidRDefault="00D2086B" w:rsidP="00D2086B">
      <w:pPr>
        <w:pStyle w:val="PCode4"/>
        <w:rPr>
          <w:rStyle w:val="CNormal"/>
        </w:rPr>
      </w:pPr>
      <w:r w:rsidRPr="00D2086B">
        <w:rPr>
          <w:rStyle w:val="CNormal"/>
        </w:rPr>
        <w:t>&lt;form class="user-form" action="login.php" method="POST"&gt;</w:t>
      </w:r>
    </w:p>
    <w:p w14:paraId="5AE6232A" w14:textId="77777777" w:rsidR="00D2086B" w:rsidRPr="00D2086B" w:rsidRDefault="00D2086B" w:rsidP="00D2086B">
      <w:pPr>
        <w:pStyle w:val="PCode4"/>
        <w:rPr>
          <w:rStyle w:val="CNormal"/>
        </w:rPr>
      </w:pPr>
      <w:r w:rsidRPr="00D2086B">
        <w:rPr>
          <w:rStyle w:val="CNormal"/>
        </w:rPr>
        <w:lastRenderedPageBreak/>
        <w:t>  ...</w:t>
      </w:r>
    </w:p>
    <w:p w14:paraId="49DFECBB" w14:textId="77777777" w:rsidR="00D2086B" w:rsidRPr="00D2086B" w:rsidRDefault="00D2086B" w:rsidP="00D2086B">
      <w:pPr>
        <w:pStyle w:val="PCode4"/>
        <w:rPr>
          <w:rStyle w:val="CNormal"/>
        </w:rPr>
      </w:pPr>
      <w:r w:rsidRPr="00D2086B">
        <w:rPr>
          <w:rStyle w:val="CNormal"/>
        </w:rPr>
        <w:t>  &lt;input type="submit" value="Valider"&gt;</w:t>
      </w:r>
    </w:p>
    <w:p w14:paraId="2E89AB82" w14:textId="77777777" w:rsidR="00D2086B" w:rsidRPr="0043001C" w:rsidRDefault="00D2086B" w:rsidP="00D2086B">
      <w:pPr>
        <w:pStyle w:val="PCode4"/>
        <w:rPr>
          <w:rStyle w:val="CNormal"/>
          <w:lang w:val="fr-CH"/>
        </w:rPr>
      </w:pPr>
      <w:r w:rsidRPr="0043001C">
        <w:rPr>
          <w:rStyle w:val="CNormal"/>
          <w:lang w:val="fr-CH"/>
        </w:rPr>
        <w:t>&lt;/form&gt;</w:t>
      </w:r>
    </w:p>
    <w:p w14:paraId="434B8EE9" w14:textId="25293AAF" w:rsidR="00846151" w:rsidRDefault="0043001C" w:rsidP="00846151">
      <w:pPr>
        <w:pStyle w:val="PTxt"/>
      </w:pPr>
      <w:r w:rsidRPr="0043001C">
        <w:t xml:space="preserve">L’attribut </w:t>
      </w:r>
      <w:r>
        <w:t>« </w:t>
      </w:r>
      <w:r w:rsidRPr="0043001C">
        <w:rPr>
          <w:b/>
          <w:bCs/>
        </w:rPr>
        <w:t>action</w:t>
      </w:r>
      <w:r>
        <w:t> »</w:t>
      </w:r>
      <w:r w:rsidR="00A84448">
        <w:t>,</w:t>
      </w:r>
      <w:r w:rsidRPr="0043001C">
        <w:t xml:space="preserve"> comme</w:t>
      </w:r>
      <w:r>
        <w:t xml:space="preserve"> </w:t>
      </w:r>
      <w:r w:rsidRPr="0043001C">
        <w:t xml:space="preserve">dit </w:t>
      </w:r>
      <w:r>
        <w:t>précédemment</w:t>
      </w:r>
      <w:r w:rsidR="00A84448">
        <w:t>,</w:t>
      </w:r>
      <w:r>
        <w:t xml:space="preserve"> va nous indiquer que le formulaire sera transféré via un formulaire PHP</w:t>
      </w:r>
      <w:r w:rsidR="006D211D">
        <w:t xml:space="preserve"> avec le protocole HTTP(S)</w:t>
      </w:r>
      <w:r>
        <w:t>.</w:t>
      </w:r>
    </w:p>
    <w:p w14:paraId="4FC8BBD8" w14:textId="277C38A0" w:rsidR="00A84448" w:rsidRDefault="00A84448" w:rsidP="00846151">
      <w:pPr>
        <w:pStyle w:val="PTxt"/>
      </w:pPr>
      <w:r>
        <w:t>L’attribut « </w:t>
      </w:r>
      <w:r>
        <w:rPr>
          <w:b/>
          <w:bCs/>
        </w:rPr>
        <w:t>method</w:t>
      </w:r>
      <w:r>
        <w:t> » nous indiquera quel genre de requête PHP il s’agit (toujours en HTTP(</w:t>
      </w:r>
      <w:r w:rsidR="00D81CB8">
        <w:t>S))</w:t>
      </w:r>
      <w:r>
        <w:t> :</w:t>
      </w:r>
    </w:p>
    <w:p w14:paraId="57035718" w14:textId="3BA974B8" w:rsidR="00A84448" w:rsidRPr="00A84448" w:rsidRDefault="00A84448" w:rsidP="00A84448">
      <w:pPr>
        <w:pStyle w:val="PTxt"/>
        <w:numPr>
          <w:ilvl w:val="0"/>
          <w:numId w:val="35"/>
        </w:numPr>
        <w:rPr>
          <w:b/>
          <w:bCs/>
        </w:rPr>
      </w:pPr>
      <w:r w:rsidRPr="00A84448">
        <w:rPr>
          <w:b/>
          <w:bCs/>
        </w:rPr>
        <w:t>GET</w:t>
      </w:r>
      <w:r w:rsidR="00E74678">
        <w:rPr>
          <w:b/>
          <w:bCs/>
        </w:rPr>
        <w:t xml:space="preserve"> </w:t>
      </w:r>
      <w:r w:rsidR="00E74678">
        <w:t>est utilisé pour les demandes d’informations.</w:t>
      </w:r>
    </w:p>
    <w:p w14:paraId="1D90AD1C" w14:textId="3656AC17" w:rsidR="006D211D" w:rsidRPr="00AC33A7" w:rsidRDefault="00A84448" w:rsidP="00846151">
      <w:pPr>
        <w:pStyle w:val="PTxt"/>
        <w:numPr>
          <w:ilvl w:val="0"/>
          <w:numId w:val="35"/>
        </w:numPr>
        <w:rPr>
          <w:b/>
          <w:bCs/>
        </w:rPr>
      </w:pPr>
      <w:r w:rsidRPr="00E74678">
        <w:rPr>
          <w:b/>
          <w:bCs/>
        </w:rPr>
        <w:t>POST</w:t>
      </w:r>
      <w:r w:rsidR="00E74678">
        <w:rPr>
          <w:b/>
          <w:bCs/>
        </w:rPr>
        <w:t xml:space="preserve"> </w:t>
      </w:r>
      <w:r w:rsidR="00E74678">
        <w:t>pour des modifications/ajouts.</w:t>
      </w:r>
    </w:p>
    <w:p w14:paraId="341CF4A5" w14:textId="77777777" w:rsidR="00E3265E" w:rsidRDefault="0020136E" w:rsidP="00E3265E">
      <w:pPr>
        <w:pStyle w:val="Titre1"/>
      </w:pPr>
      <w:bookmarkStart w:id="68" w:name="_Toc75132298"/>
      <w:r>
        <w:t>Conclusion</w:t>
      </w:r>
      <w:bookmarkEnd w:id="68"/>
    </w:p>
    <w:p w14:paraId="55E23C5A" w14:textId="77777777" w:rsidR="0020136E" w:rsidRPr="006C1E64" w:rsidRDefault="0020136E" w:rsidP="006C1E64">
      <w:pPr>
        <w:pStyle w:val="Titre2"/>
      </w:pPr>
      <w:bookmarkStart w:id="69" w:name="_Toc75132299"/>
      <w:r w:rsidRPr="006C1E64">
        <w:t>Ce que j’ai appris</w:t>
      </w:r>
      <w:bookmarkEnd w:id="69"/>
    </w:p>
    <w:p w14:paraId="63321D70" w14:textId="77777777" w:rsidR="0020136E" w:rsidRPr="006C1E64" w:rsidRDefault="0020136E" w:rsidP="006C1E64">
      <w:pPr>
        <w:pStyle w:val="Titre2"/>
      </w:pPr>
      <w:bookmarkStart w:id="70" w:name="_Toc75132300"/>
      <w:r w:rsidRPr="006C1E64">
        <w:t>Ce que j’ai aimé</w:t>
      </w:r>
      <w:bookmarkEnd w:id="70"/>
    </w:p>
    <w:p w14:paraId="14A03C3D" w14:textId="77777777" w:rsidR="009F509A" w:rsidRPr="006C1E64" w:rsidRDefault="0020136E" w:rsidP="006C1E64">
      <w:pPr>
        <w:pStyle w:val="Titre2"/>
      </w:pPr>
      <w:bookmarkStart w:id="71" w:name="_Toc75132301"/>
      <w:r w:rsidRPr="006C1E64">
        <w:t>Ce que j’ai moins aimé</w:t>
      </w:r>
      <w:bookmarkEnd w:id="71"/>
    </w:p>
    <w:sectPr w:rsidR="009F509A" w:rsidRPr="006C1E64" w:rsidSect="002A2159">
      <w:headerReference w:type="first" r:id="rId92"/>
      <w:footerReference w:type="first" r:id="rId93"/>
      <w:pgSz w:w="11906" w:h="16838"/>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F130FA" w14:textId="77777777" w:rsidR="00513B16" w:rsidRDefault="00513B16" w:rsidP="009F6CD8">
      <w:pPr>
        <w:spacing w:after="0" w:line="240" w:lineRule="auto"/>
      </w:pPr>
      <w:r>
        <w:separator/>
      </w:r>
    </w:p>
  </w:endnote>
  <w:endnote w:type="continuationSeparator" w:id="0">
    <w:p w14:paraId="50E08CD7" w14:textId="77777777" w:rsidR="00513B16" w:rsidRDefault="00513B16" w:rsidP="009F6C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onospaced">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CF006" w14:textId="77777777" w:rsidR="0099176A" w:rsidRDefault="00513B16" w:rsidP="007638DB">
    <w:pPr>
      <w:pStyle w:val="Pieddepage"/>
      <w:tabs>
        <w:tab w:val="clear" w:pos="9356"/>
        <w:tab w:val="right" w:pos="9072"/>
      </w:tabs>
    </w:pPr>
    <w:sdt>
      <w:sdtPr>
        <w:alias w:val="Auteur "/>
        <w:tag w:val=""/>
        <w:id w:val="1615172909"/>
        <w:dataBinding w:prefixMappings="xmlns:ns0='http://purl.org/dc/elements/1.1/' xmlns:ns1='http://schemas.openxmlformats.org/package/2006/metadata/core-properties' " w:xpath="/ns1:coreProperties[1]/ns0:creator[1]" w:storeItemID="{6C3C8BC8-F283-45AE-878A-BAB7291924A1}"/>
        <w:text/>
      </w:sdtPr>
      <w:sdtEndPr/>
      <w:sdtContent>
        <w:r w:rsidR="0099176A">
          <w:t>Maxime Commergnat</w:t>
        </w:r>
      </w:sdtContent>
    </w:sdt>
    <w:r w:rsidR="0099176A">
      <w:tab/>
    </w:r>
    <w:r w:rsidR="0099176A">
      <w:tab/>
      <w:t xml:space="preserve">Page </w:t>
    </w:r>
    <w:r w:rsidR="0099176A">
      <w:fldChar w:fldCharType="begin"/>
    </w:r>
    <w:r w:rsidR="0099176A">
      <w:instrText xml:space="preserve"> PAGE   \* MERGEFORMAT </w:instrText>
    </w:r>
    <w:r w:rsidR="0099176A">
      <w:fldChar w:fldCharType="separate"/>
    </w:r>
    <w:r w:rsidR="0099176A">
      <w:rPr>
        <w:noProof/>
      </w:rPr>
      <w:t>0</w:t>
    </w:r>
    <w:r w:rsidR="0099176A">
      <w:fldChar w:fldCharType="end"/>
    </w:r>
    <w:r w:rsidR="0099176A">
      <w:t xml:space="preserve"> sur </w:t>
    </w:r>
    <w:r>
      <w:fldChar w:fldCharType="begin"/>
    </w:r>
    <w:r>
      <w:instrText xml:space="preserve"> NUMPAGES   \* MERGEFORMAT </w:instrText>
    </w:r>
    <w:r>
      <w:fldChar w:fldCharType="separate"/>
    </w:r>
    <w:r w:rsidR="0099176A">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DEE08" w14:textId="451A8038" w:rsidR="00877EEA" w:rsidRPr="002A2159" w:rsidRDefault="002A2159" w:rsidP="002A2159">
    <w:pPr>
      <w:pStyle w:val="Pieddepage"/>
      <w:rPr>
        <w:sz w:val="24"/>
        <w:szCs w:val="24"/>
      </w:rPr>
    </w:pPr>
    <w:r>
      <w:rPr>
        <w:sz w:val="24"/>
        <w:szCs w:val="24"/>
      </w:rPr>
      <w:fldChar w:fldCharType="begin"/>
    </w:r>
    <w:r>
      <w:rPr>
        <w:sz w:val="24"/>
        <w:szCs w:val="24"/>
      </w:rPr>
      <w:instrText xml:space="preserve"> STYLEREF  "Titre auteur"  \* MERGEFORMAT </w:instrText>
    </w:r>
    <w:r>
      <w:rPr>
        <w:sz w:val="24"/>
        <w:szCs w:val="24"/>
      </w:rPr>
      <w:fldChar w:fldCharType="separate"/>
    </w:r>
    <w:r w:rsidR="00751BCB">
      <w:rPr>
        <w:noProof/>
        <w:sz w:val="24"/>
        <w:szCs w:val="24"/>
      </w:rPr>
      <w:t>Maxime Commergnat</w:t>
    </w:r>
    <w:r>
      <w:rPr>
        <w:sz w:val="24"/>
        <w:szCs w:val="24"/>
      </w:rPr>
      <w:fldChar w:fldCharType="end"/>
    </w:r>
    <w:r>
      <w:rPr>
        <w:sz w:val="24"/>
        <w:szCs w:val="24"/>
      </w:rPr>
      <w:tab/>
    </w:r>
    <w:r>
      <w:rPr>
        <w:sz w:val="24"/>
        <w:szCs w:val="24"/>
      </w:rPr>
      <w:tab/>
      <w:t xml:space="preserve">Page </w:t>
    </w:r>
    <w:r>
      <w:rPr>
        <w:sz w:val="24"/>
        <w:szCs w:val="24"/>
      </w:rPr>
      <w:fldChar w:fldCharType="begin"/>
    </w:r>
    <w:r>
      <w:rPr>
        <w:sz w:val="24"/>
        <w:szCs w:val="24"/>
      </w:rPr>
      <w:instrText xml:space="preserve"> PAGE   \* MERGEFORMAT </w:instrText>
    </w:r>
    <w:r>
      <w:rPr>
        <w:sz w:val="24"/>
        <w:szCs w:val="24"/>
      </w:rPr>
      <w:fldChar w:fldCharType="separate"/>
    </w:r>
    <w:r>
      <w:rPr>
        <w:sz w:val="24"/>
        <w:szCs w:val="24"/>
      </w:rPr>
      <w:t>1</w:t>
    </w:r>
    <w:r>
      <w:rPr>
        <w:sz w:val="24"/>
        <w:szCs w:val="24"/>
      </w:rPr>
      <w:fldChar w:fldCharType="end"/>
    </w:r>
    <w:r>
      <w:rPr>
        <w:sz w:val="24"/>
        <w:szCs w:val="24"/>
      </w:rPr>
      <w:t xml:space="preserve"> sur </w:t>
    </w:r>
    <w:r>
      <w:rPr>
        <w:sz w:val="24"/>
        <w:szCs w:val="24"/>
      </w:rPr>
      <w:fldChar w:fldCharType="begin"/>
    </w:r>
    <w:r>
      <w:rPr>
        <w:sz w:val="24"/>
        <w:szCs w:val="24"/>
      </w:rPr>
      <w:instrText xml:space="preserve"> SECTIONPAGES   \* MERGEFORMAT </w:instrText>
    </w:r>
    <w:r>
      <w:rPr>
        <w:sz w:val="24"/>
        <w:szCs w:val="24"/>
      </w:rPr>
      <w:fldChar w:fldCharType="separate"/>
    </w:r>
    <w:r w:rsidR="00751BCB">
      <w:rPr>
        <w:noProof/>
        <w:sz w:val="24"/>
        <w:szCs w:val="24"/>
      </w:rPr>
      <w:t>4</w:t>
    </w:r>
    <w:r>
      <w:rPr>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0CBE9" w14:textId="18C08CCF" w:rsidR="0099176A" w:rsidRPr="007638DB" w:rsidRDefault="0099176A" w:rsidP="005C2A57">
    <w:pPr>
      <w:pStyle w:val="Pieddepage"/>
      <w:jc w:val="center"/>
      <w:rPr>
        <w:sz w:val="24"/>
        <w:szCs w:val="24"/>
      </w:rPr>
    </w:pPr>
    <w:r w:rsidRPr="007638DB">
      <w:rPr>
        <w:sz w:val="24"/>
        <w:szCs w:val="24"/>
      </w:rPr>
      <w:fldChar w:fldCharType="begin"/>
    </w:r>
    <w:r w:rsidRPr="007638DB">
      <w:rPr>
        <w:sz w:val="24"/>
        <w:szCs w:val="24"/>
      </w:rPr>
      <w:instrText xml:space="preserve"> STYLEREF  "Titre TM"  \* MERGEFORMAT </w:instrText>
    </w:r>
    <w:r w:rsidRPr="007638DB">
      <w:rPr>
        <w:sz w:val="24"/>
        <w:szCs w:val="24"/>
      </w:rPr>
      <w:fldChar w:fldCharType="separate"/>
    </w:r>
    <w:r w:rsidR="00751BCB">
      <w:rPr>
        <w:noProof/>
        <w:sz w:val="24"/>
        <w:szCs w:val="24"/>
      </w:rPr>
      <w:t>Table des matières</w:t>
    </w:r>
    <w:r w:rsidRPr="007638DB">
      <w:rPr>
        <w:sz w:val="24"/>
        <w:szCs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4B1ED" w14:textId="388BA17A" w:rsidR="00877EEA" w:rsidRPr="007638DB" w:rsidRDefault="00877EEA" w:rsidP="00877EEA">
    <w:pPr>
      <w:pStyle w:val="Pieddepage"/>
      <w:rPr>
        <w:sz w:val="24"/>
        <w:szCs w:val="24"/>
      </w:rPr>
    </w:pPr>
    <w:r>
      <w:rPr>
        <w:sz w:val="24"/>
        <w:szCs w:val="24"/>
      </w:rPr>
      <w:fldChar w:fldCharType="begin"/>
    </w:r>
    <w:r>
      <w:rPr>
        <w:sz w:val="24"/>
        <w:szCs w:val="24"/>
      </w:rPr>
      <w:instrText xml:space="preserve"> STYLEREF  "Titre auteur"  \* MERGEFORMAT </w:instrText>
    </w:r>
    <w:r>
      <w:rPr>
        <w:sz w:val="24"/>
        <w:szCs w:val="24"/>
      </w:rPr>
      <w:fldChar w:fldCharType="separate"/>
    </w:r>
    <w:r w:rsidR="00411EAB">
      <w:rPr>
        <w:noProof/>
        <w:sz w:val="24"/>
        <w:szCs w:val="24"/>
      </w:rPr>
      <w:t>Maxime Commergnat</w:t>
    </w:r>
    <w:r>
      <w:rPr>
        <w:sz w:val="24"/>
        <w:szCs w:val="24"/>
      </w:rPr>
      <w:fldChar w:fldCharType="end"/>
    </w:r>
    <w:r>
      <w:rPr>
        <w:sz w:val="24"/>
        <w:szCs w:val="24"/>
      </w:rPr>
      <w:tab/>
    </w:r>
    <w:r>
      <w:rPr>
        <w:sz w:val="24"/>
        <w:szCs w:val="24"/>
      </w:rPr>
      <w:tab/>
      <w:t xml:space="preserve">Page </w:t>
    </w:r>
    <w:r>
      <w:rPr>
        <w:sz w:val="24"/>
        <w:szCs w:val="24"/>
      </w:rPr>
      <w:fldChar w:fldCharType="begin"/>
    </w:r>
    <w:r>
      <w:rPr>
        <w:sz w:val="24"/>
        <w:szCs w:val="24"/>
      </w:rPr>
      <w:instrText xml:space="preserve"> PAGE   \* MERGEFORMAT </w:instrText>
    </w:r>
    <w:r>
      <w:rPr>
        <w:sz w:val="24"/>
        <w:szCs w:val="24"/>
      </w:rPr>
      <w:fldChar w:fldCharType="separate"/>
    </w:r>
    <w:r w:rsidR="00BF7FB0">
      <w:rPr>
        <w:noProof/>
        <w:sz w:val="24"/>
        <w:szCs w:val="24"/>
      </w:rPr>
      <w:t>1</w:t>
    </w:r>
    <w:r>
      <w:rPr>
        <w:sz w:val="24"/>
        <w:szCs w:val="24"/>
      </w:rPr>
      <w:fldChar w:fldCharType="end"/>
    </w:r>
    <w:r>
      <w:rPr>
        <w:sz w:val="24"/>
        <w:szCs w:val="24"/>
      </w:rPr>
      <w:t xml:space="preserve"> sur </w:t>
    </w:r>
    <w:r w:rsidR="008348EF">
      <w:rPr>
        <w:sz w:val="24"/>
        <w:szCs w:val="24"/>
      </w:rPr>
      <w:fldChar w:fldCharType="begin"/>
    </w:r>
    <w:r w:rsidR="008348EF">
      <w:rPr>
        <w:sz w:val="24"/>
        <w:szCs w:val="24"/>
      </w:rPr>
      <w:instrText xml:space="preserve"> SECTIONPAGES   \* MERGEFORMAT </w:instrText>
    </w:r>
    <w:r w:rsidR="008348EF">
      <w:rPr>
        <w:sz w:val="24"/>
        <w:szCs w:val="24"/>
      </w:rPr>
      <w:fldChar w:fldCharType="separate"/>
    </w:r>
    <w:r w:rsidR="002A2159">
      <w:rPr>
        <w:noProof/>
        <w:sz w:val="24"/>
        <w:szCs w:val="24"/>
      </w:rPr>
      <w:t>2</w:t>
    </w:r>
    <w:r w:rsidR="008348EF">
      <w:rPr>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8B77D7" w14:textId="77777777" w:rsidR="00513B16" w:rsidRDefault="00513B16" w:rsidP="009F6CD8">
      <w:pPr>
        <w:spacing w:after="0" w:line="240" w:lineRule="auto"/>
      </w:pPr>
      <w:r>
        <w:separator/>
      </w:r>
    </w:p>
  </w:footnote>
  <w:footnote w:type="continuationSeparator" w:id="0">
    <w:p w14:paraId="77839ED9" w14:textId="77777777" w:rsidR="00513B16" w:rsidRDefault="00513B16" w:rsidP="009F6C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7F1BF" w14:textId="2048F64A" w:rsidR="0099176A" w:rsidRPr="007638DB" w:rsidRDefault="0099176A" w:rsidP="007638DB">
    <w:pPr>
      <w:pStyle w:val="En-tte"/>
      <w:jc w:val="center"/>
      <w:rPr>
        <w:sz w:val="24"/>
        <w:szCs w:val="24"/>
      </w:rPr>
    </w:pPr>
    <w:r w:rsidRPr="007638DB">
      <w:rPr>
        <w:sz w:val="24"/>
        <w:szCs w:val="24"/>
      </w:rPr>
      <w:fldChar w:fldCharType="begin"/>
    </w:r>
    <w:r w:rsidRPr="007638DB">
      <w:rPr>
        <w:sz w:val="24"/>
        <w:szCs w:val="24"/>
      </w:rPr>
      <w:instrText xml:space="preserve"> STYLEREF  "Titre principal"  \* MERGEFORMAT </w:instrText>
    </w:r>
    <w:r w:rsidRPr="007638DB">
      <w:rPr>
        <w:sz w:val="24"/>
        <w:szCs w:val="24"/>
      </w:rPr>
      <w:fldChar w:fldCharType="separate"/>
    </w:r>
    <w:r w:rsidR="00751BCB">
      <w:rPr>
        <w:noProof/>
        <w:sz w:val="24"/>
        <w:szCs w:val="24"/>
      </w:rPr>
      <w:t>307 - Réaliser des pages Web interactives</w:t>
    </w:r>
    <w:r w:rsidRPr="007638DB">
      <w:rPr>
        <w:sz w:val="24"/>
        <w:szCs w:val="24"/>
      </w:rPr>
      <w:fldChar w:fldCharType="end"/>
    </w:r>
    <w:r w:rsidRPr="007638DB">
      <w:rPr>
        <w:sz w:val="24"/>
        <w:szCs w:val="24"/>
      </w:rPr>
      <w:t xml:space="preserve"> - </w:t>
    </w:r>
    <w:r w:rsidRPr="007638DB">
      <w:rPr>
        <w:sz w:val="24"/>
        <w:szCs w:val="24"/>
      </w:rPr>
      <w:fldChar w:fldCharType="begin"/>
    </w:r>
    <w:r w:rsidRPr="007638DB">
      <w:rPr>
        <w:sz w:val="24"/>
        <w:szCs w:val="24"/>
      </w:rPr>
      <w:instrText xml:space="preserve"> STYLEREF  "Titre secondaire"  \* MERGEFORMAT </w:instrText>
    </w:r>
    <w:r w:rsidRPr="007638DB">
      <w:rPr>
        <w:sz w:val="24"/>
        <w:szCs w:val="24"/>
      </w:rPr>
      <w:fldChar w:fldCharType="separate"/>
    </w:r>
    <w:r w:rsidR="00751BCB">
      <w:rPr>
        <w:noProof/>
        <w:sz w:val="24"/>
        <w:szCs w:val="24"/>
      </w:rPr>
      <w:t>Projet : Anime Searcher</w:t>
    </w:r>
    <w:r w:rsidRPr="007638DB">
      <w:rPr>
        <w:sz w:val="24"/>
        <w:szCs w:val="24"/>
      </w:rPr>
      <w:fldChar w:fldCharType="end"/>
    </w:r>
    <w:r w:rsidR="002A2159">
      <w:rPr>
        <w:sz w:val="24"/>
        <w:szCs w:val="24"/>
      </w:rPr>
      <w:tab/>
    </w:r>
    <w:r w:rsidR="002A2159">
      <w:rPr>
        <w:sz w:val="24"/>
        <w:szCs w:val="24"/>
      </w:rPr>
      <w:tab/>
    </w:r>
    <w:r w:rsidR="002A2159">
      <w:rPr>
        <w:sz w:val="24"/>
        <w:szCs w:val="24"/>
      </w:rPr>
      <w:fldChar w:fldCharType="begin"/>
    </w:r>
    <w:r w:rsidR="002A2159">
      <w:rPr>
        <w:sz w:val="24"/>
        <w:szCs w:val="24"/>
      </w:rPr>
      <w:instrText xml:space="preserve"> STYLEREF  "Titre 1"  \* MERGEFORMAT </w:instrText>
    </w:r>
    <w:r w:rsidR="002A2159">
      <w:rPr>
        <w:sz w:val="24"/>
        <w:szCs w:val="24"/>
      </w:rPr>
      <w:fldChar w:fldCharType="separate"/>
    </w:r>
    <w:r w:rsidR="00751BCB">
      <w:rPr>
        <w:noProof/>
        <w:sz w:val="24"/>
        <w:szCs w:val="24"/>
      </w:rPr>
      <w:t>Introduction</w:t>
    </w:r>
    <w:r w:rsidR="002A2159">
      <w:rPr>
        <w:sz w:val="24"/>
        <w:szCs w:val="24"/>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D4FE7" w14:textId="77777777" w:rsidR="00357F5B" w:rsidRPr="00236355" w:rsidRDefault="00D518D3">
    <w:pPr>
      <w:pStyle w:val="En-tte"/>
    </w:pPr>
    <w:r w:rsidRPr="00236355">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B262F" w14:textId="792B48B5" w:rsidR="00BF7FB0" w:rsidRPr="00236355" w:rsidRDefault="00774F14">
    <w:pPr>
      <w:pStyle w:val="En-tte"/>
    </w:pPr>
    <w:fldSimple w:instr=" STYLEREF  &quot;Titre principal&quot;  \* MERGEFORMAT ">
      <w:r w:rsidR="00411EAB">
        <w:rPr>
          <w:noProof/>
        </w:rPr>
        <w:t>307 - Réaliser des pages Web interactives</w:t>
      </w:r>
    </w:fldSimple>
    <w:r w:rsidR="00BF7FB0" w:rsidRPr="00236355">
      <w:tab/>
    </w:r>
    <w:r w:rsidR="00BF7FB0" w:rsidRPr="00236355">
      <w:tab/>
    </w:r>
    <w:r w:rsidR="00CE337F">
      <w:fldChar w:fldCharType="begin"/>
    </w:r>
    <w:r w:rsidR="00CE337F">
      <w:instrText xml:space="preserve">  </w:instrText>
    </w:r>
    <w:r w:rsidR="00CE337F">
      <w:fldChar w:fldCharType="end"/>
    </w:r>
    <w:fldSimple w:instr=" STYLEREF  &quot;Titre 1&quot;  \* MERGEFORMAT ">
      <w:r w:rsidR="00411EAB">
        <w:rPr>
          <w:noProof/>
        </w:rPr>
        <w:t>Introduction</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A61AD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C8185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6441E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6DC6C6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7E69A0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54582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F5EA77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F603A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366ED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A3ADAF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8400FF"/>
    <w:multiLevelType w:val="hybridMultilevel"/>
    <w:tmpl w:val="D0F00204"/>
    <w:lvl w:ilvl="0" w:tplc="100C0001">
      <w:start w:val="1"/>
      <w:numFmt w:val="bullet"/>
      <w:lvlText w:val=""/>
      <w:lvlJc w:val="left"/>
      <w:pPr>
        <w:ind w:left="720" w:hanging="360"/>
      </w:pPr>
      <w:rPr>
        <w:rFonts w:ascii="Symbol" w:hAnsi="Symbol" w:hint="default"/>
      </w:rPr>
    </w:lvl>
    <w:lvl w:ilvl="1" w:tplc="100C0003">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1" w15:restartNumberingAfterBreak="0">
    <w:nsid w:val="0F35102A"/>
    <w:multiLevelType w:val="multilevel"/>
    <w:tmpl w:val="04069D32"/>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2" w15:restartNumberingAfterBreak="0">
    <w:nsid w:val="13E56E36"/>
    <w:multiLevelType w:val="hybridMultilevel"/>
    <w:tmpl w:val="A7447754"/>
    <w:lvl w:ilvl="0" w:tplc="5B5C35A0">
      <w:start w:val="1"/>
      <w:numFmt w:val="decimal"/>
      <w:pStyle w:val="Paragraphenumrot"/>
      <w:lvlText w:val="%1."/>
      <w:lvlJc w:val="left"/>
      <w:pPr>
        <w:tabs>
          <w:tab w:val="num" w:pos="397"/>
        </w:tabs>
        <w:ind w:left="397" w:hanging="397"/>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3" w15:restartNumberingAfterBreak="0">
    <w:nsid w:val="1B0F56DB"/>
    <w:multiLevelType w:val="hybridMultilevel"/>
    <w:tmpl w:val="0610D47E"/>
    <w:lvl w:ilvl="0" w:tplc="71601496">
      <w:start w:val="1"/>
      <w:numFmt w:val="decimal"/>
      <w:pStyle w:val="Numrotation1"/>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 w15:restartNumberingAfterBreak="0">
    <w:nsid w:val="2AE955B6"/>
    <w:multiLevelType w:val="hybridMultilevel"/>
    <w:tmpl w:val="D1A2F06A"/>
    <w:lvl w:ilvl="0" w:tplc="100C0001">
      <w:start w:val="1"/>
      <w:numFmt w:val="bullet"/>
      <w:lvlText w:val=""/>
      <w:lvlJc w:val="left"/>
      <w:pPr>
        <w:ind w:left="763" w:hanging="360"/>
      </w:pPr>
      <w:rPr>
        <w:rFonts w:ascii="Symbol" w:hAnsi="Symbol" w:hint="default"/>
      </w:rPr>
    </w:lvl>
    <w:lvl w:ilvl="1" w:tplc="100C0003" w:tentative="1">
      <w:start w:val="1"/>
      <w:numFmt w:val="bullet"/>
      <w:lvlText w:val="o"/>
      <w:lvlJc w:val="left"/>
      <w:pPr>
        <w:ind w:left="1483" w:hanging="360"/>
      </w:pPr>
      <w:rPr>
        <w:rFonts w:ascii="Courier New" w:hAnsi="Courier New" w:cs="Courier New" w:hint="default"/>
      </w:rPr>
    </w:lvl>
    <w:lvl w:ilvl="2" w:tplc="100C0005" w:tentative="1">
      <w:start w:val="1"/>
      <w:numFmt w:val="bullet"/>
      <w:lvlText w:val=""/>
      <w:lvlJc w:val="left"/>
      <w:pPr>
        <w:ind w:left="2203" w:hanging="360"/>
      </w:pPr>
      <w:rPr>
        <w:rFonts w:ascii="Wingdings" w:hAnsi="Wingdings" w:hint="default"/>
      </w:rPr>
    </w:lvl>
    <w:lvl w:ilvl="3" w:tplc="100C0001" w:tentative="1">
      <w:start w:val="1"/>
      <w:numFmt w:val="bullet"/>
      <w:lvlText w:val=""/>
      <w:lvlJc w:val="left"/>
      <w:pPr>
        <w:ind w:left="2923" w:hanging="360"/>
      </w:pPr>
      <w:rPr>
        <w:rFonts w:ascii="Symbol" w:hAnsi="Symbol" w:hint="default"/>
      </w:rPr>
    </w:lvl>
    <w:lvl w:ilvl="4" w:tplc="100C0003" w:tentative="1">
      <w:start w:val="1"/>
      <w:numFmt w:val="bullet"/>
      <w:lvlText w:val="o"/>
      <w:lvlJc w:val="left"/>
      <w:pPr>
        <w:ind w:left="3643" w:hanging="360"/>
      </w:pPr>
      <w:rPr>
        <w:rFonts w:ascii="Courier New" w:hAnsi="Courier New" w:cs="Courier New" w:hint="default"/>
      </w:rPr>
    </w:lvl>
    <w:lvl w:ilvl="5" w:tplc="100C0005" w:tentative="1">
      <w:start w:val="1"/>
      <w:numFmt w:val="bullet"/>
      <w:lvlText w:val=""/>
      <w:lvlJc w:val="left"/>
      <w:pPr>
        <w:ind w:left="4363" w:hanging="360"/>
      </w:pPr>
      <w:rPr>
        <w:rFonts w:ascii="Wingdings" w:hAnsi="Wingdings" w:hint="default"/>
      </w:rPr>
    </w:lvl>
    <w:lvl w:ilvl="6" w:tplc="100C0001" w:tentative="1">
      <w:start w:val="1"/>
      <w:numFmt w:val="bullet"/>
      <w:lvlText w:val=""/>
      <w:lvlJc w:val="left"/>
      <w:pPr>
        <w:ind w:left="5083" w:hanging="360"/>
      </w:pPr>
      <w:rPr>
        <w:rFonts w:ascii="Symbol" w:hAnsi="Symbol" w:hint="default"/>
      </w:rPr>
    </w:lvl>
    <w:lvl w:ilvl="7" w:tplc="100C0003" w:tentative="1">
      <w:start w:val="1"/>
      <w:numFmt w:val="bullet"/>
      <w:lvlText w:val="o"/>
      <w:lvlJc w:val="left"/>
      <w:pPr>
        <w:ind w:left="5803" w:hanging="360"/>
      </w:pPr>
      <w:rPr>
        <w:rFonts w:ascii="Courier New" w:hAnsi="Courier New" w:cs="Courier New" w:hint="default"/>
      </w:rPr>
    </w:lvl>
    <w:lvl w:ilvl="8" w:tplc="100C0005" w:tentative="1">
      <w:start w:val="1"/>
      <w:numFmt w:val="bullet"/>
      <w:lvlText w:val=""/>
      <w:lvlJc w:val="left"/>
      <w:pPr>
        <w:ind w:left="6523" w:hanging="360"/>
      </w:pPr>
      <w:rPr>
        <w:rFonts w:ascii="Wingdings" w:hAnsi="Wingdings" w:hint="default"/>
      </w:rPr>
    </w:lvl>
  </w:abstractNum>
  <w:abstractNum w:abstractNumId="15" w15:restartNumberingAfterBreak="0">
    <w:nsid w:val="2B547745"/>
    <w:multiLevelType w:val="hybridMultilevel"/>
    <w:tmpl w:val="E40E6E0C"/>
    <w:lvl w:ilvl="0" w:tplc="100C0001">
      <w:start w:val="1"/>
      <w:numFmt w:val="bullet"/>
      <w:lvlText w:val=""/>
      <w:lvlJc w:val="left"/>
      <w:pPr>
        <w:ind w:left="4260" w:hanging="360"/>
      </w:pPr>
      <w:rPr>
        <w:rFonts w:ascii="Symbol" w:hAnsi="Symbol" w:hint="default"/>
      </w:rPr>
    </w:lvl>
    <w:lvl w:ilvl="1" w:tplc="100C0003" w:tentative="1">
      <w:start w:val="1"/>
      <w:numFmt w:val="bullet"/>
      <w:lvlText w:val="o"/>
      <w:lvlJc w:val="left"/>
      <w:pPr>
        <w:ind w:left="4980" w:hanging="360"/>
      </w:pPr>
      <w:rPr>
        <w:rFonts w:ascii="Courier New" w:hAnsi="Courier New" w:cs="Courier New" w:hint="default"/>
      </w:rPr>
    </w:lvl>
    <w:lvl w:ilvl="2" w:tplc="100C0005" w:tentative="1">
      <w:start w:val="1"/>
      <w:numFmt w:val="bullet"/>
      <w:lvlText w:val=""/>
      <w:lvlJc w:val="left"/>
      <w:pPr>
        <w:ind w:left="5700" w:hanging="360"/>
      </w:pPr>
      <w:rPr>
        <w:rFonts w:ascii="Wingdings" w:hAnsi="Wingdings" w:hint="default"/>
      </w:rPr>
    </w:lvl>
    <w:lvl w:ilvl="3" w:tplc="100C0001" w:tentative="1">
      <w:start w:val="1"/>
      <w:numFmt w:val="bullet"/>
      <w:lvlText w:val=""/>
      <w:lvlJc w:val="left"/>
      <w:pPr>
        <w:ind w:left="6420" w:hanging="360"/>
      </w:pPr>
      <w:rPr>
        <w:rFonts w:ascii="Symbol" w:hAnsi="Symbol" w:hint="default"/>
      </w:rPr>
    </w:lvl>
    <w:lvl w:ilvl="4" w:tplc="100C0003" w:tentative="1">
      <w:start w:val="1"/>
      <w:numFmt w:val="bullet"/>
      <w:lvlText w:val="o"/>
      <w:lvlJc w:val="left"/>
      <w:pPr>
        <w:ind w:left="7140" w:hanging="360"/>
      </w:pPr>
      <w:rPr>
        <w:rFonts w:ascii="Courier New" w:hAnsi="Courier New" w:cs="Courier New" w:hint="default"/>
      </w:rPr>
    </w:lvl>
    <w:lvl w:ilvl="5" w:tplc="100C0005" w:tentative="1">
      <w:start w:val="1"/>
      <w:numFmt w:val="bullet"/>
      <w:lvlText w:val=""/>
      <w:lvlJc w:val="left"/>
      <w:pPr>
        <w:ind w:left="7860" w:hanging="360"/>
      </w:pPr>
      <w:rPr>
        <w:rFonts w:ascii="Wingdings" w:hAnsi="Wingdings" w:hint="default"/>
      </w:rPr>
    </w:lvl>
    <w:lvl w:ilvl="6" w:tplc="100C0001" w:tentative="1">
      <w:start w:val="1"/>
      <w:numFmt w:val="bullet"/>
      <w:lvlText w:val=""/>
      <w:lvlJc w:val="left"/>
      <w:pPr>
        <w:ind w:left="8580" w:hanging="360"/>
      </w:pPr>
      <w:rPr>
        <w:rFonts w:ascii="Symbol" w:hAnsi="Symbol" w:hint="default"/>
      </w:rPr>
    </w:lvl>
    <w:lvl w:ilvl="7" w:tplc="100C0003" w:tentative="1">
      <w:start w:val="1"/>
      <w:numFmt w:val="bullet"/>
      <w:lvlText w:val="o"/>
      <w:lvlJc w:val="left"/>
      <w:pPr>
        <w:ind w:left="9300" w:hanging="360"/>
      </w:pPr>
      <w:rPr>
        <w:rFonts w:ascii="Courier New" w:hAnsi="Courier New" w:cs="Courier New" w:hint="default"/>
      </w:rPr>
    </w:lvl>
    <w:lvl w:ilvl="8" w:tplc="100C0005" w:tentative="1">
      <w:start w:val="1"/>
      <w:numFmt w:val="bullet"/>
      <w:lvlText w:val=""/>
      <w:lvlJc w:val="left"/>
      <w:pPr>
        <w:ind w:left="10020" w:hanging="360"/>
      </w:pPr>
      <w:rPr>
        <w:rFonts w:ascii="Wingdings" w:hAnsi="Wingdings" w:hint="default"/>
      </w:rPr>
    </w:lvl>
  </w:abstractNum>
  <w:abstractNum w:abstractNumId="16" w15:restartNumberingAfterBreak="0">
    <w:nsid w:val="353B6649"/>
    <w:multiLevelType w:val="hybridMultilevel"/>
    <w:tmpl w:val="B2A02142"/>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7" w15:restartNumberingAfterBreak="0">
    <w:nsid w:val="37284A52"/>
    <w:multiLevelType w:val="hybridMultilevel"/>
    <w:tmpl w:val="F91EB1C2"/>
    <w:lvl w:ilvl="0" w:tplc="4C76DB26">
      <w:start w:val="1"/>
      <w:numFmt w:val="bullet"/>
      <w:pStyle w:val="Puce1"/>
      <w:lvlText w:val=""/>
      <w:lvlJc w:val="left"/>
      <w:pPr>
        <w:tabs>
          <w:tab w:val="num" w:pos="425"/>
        </w:tabs>
        <w:ind w:left="425" w:hanging="425"/>
      </w:pPr>
      <w:rPr>
        <w:rFonts w:ascii="Wingdings" w:hAnsi="Wingdings" w:hint="default"/>
        <w:b w:val="0"/>
        <w:i w:val="0"/>
        <w:color w:val="auto"/>
        <w:sz w:val="20"/>
        <w:szCs w:val="24"/>
      </w:rPr>
    </w:lvl>
    <w:lvl w:ilvl="1" w:tplc="F6FE2E8C">
      <w:start w:val="1"/>
      <w:numFmt w:val="bullet"/>
      <w:pStyle w:val="Puce2"/>
      <w:lvlText w:val=""/>
      <w:lvlJc w:val="left"/>
      <w:pPr>
        <w:tabs>
          <w:tab w:val="num" w:pos="9716"/>
        </w:tabs>
        <w:ind w:left="9716" w:hanging="360"/>
      </w:pPr>
      <w:rPr>
        <w:rFonts w:ascii="Wingdings" w:hAnsi="Wingdings" w:hint="default"/>
      </w:rPr>
    </w:lvl>
    <w:lvl w:ilvl="2" w:tplc="040C0005">
      <w:start w:val="1"/>
      <w:numFmt w:val="bullet"/>
      <w:lvlText w:val=""/>
      <w:lvlJc w:val="left"/>
      <w:pPr>
        <w:tabs>
          <w:tab w:val="num" w:pos="10681"/>
        </w:tabs>
        <w:ind w:left="10681" w:hanging="360"/>
      </w:pPr>
      <w:rPr>
        <w:rFonts w:ascii="Wingdings" w:hAnsi="Wingdings" w:hint="default"/>
      </w:rPr>
    </w:lvl>
    <w:lvl w:ilvl="3" w:tplc="040C0001" w:tentative="1">
      <w:start w:val="1"/>
      <w:numFmt w:val="bullet"/>
      <w:lvlText w:val=""/>
      <w:lvlJc w:val="left"/>
      <w:pPr>
        <w:tabs>
          <w:tab w:val="num" w:pos="11401"/>
        </w:tabs>
        <w:ind w:left="11401" w:hanging="360"/>
      </w:pPr>
      <w:rPr>
        <w:rFonts w:ascii="Symbol" w:hAnsi="Symbol" w:hint="default"/>
      </w:rPr>
    </w:lvl>
    <w:lvl w:ilvl="4" w:tplc="040C0003" w:tentative="1">
      <w:start w:val="1"/>
      <w:numFmt w:val="bullet"/>
      <w:lvlText w:val="o"/>
      <w:lvlJc w:val="left"/>
      <w:pPr>
        <w:tabs>
          <w:tab w:val="num" w:pos="12121"/>
        </w:tabs>
        <w:ind w:left="12121" w:hanging="360"/>
      </w:pPr>
      <w:rPr>
        <w:rFonts w:ascii="Courier New" w:hAnsi="Courier New" w:cs="Courier New" w:hint="default"/>
      </w:rPr>
    </w:lvl>
    <w:lvl w:ilvl="5" w:tplc="040C0005" w:tentative="1">
      <w:start w:val="1"/>
      <w:numFmt w:val="bullet"/>
      <w:lvlText w:val=""/>
      <w:lvlJc w:val="left"/>
      <w:pPr>
        <w:tabs>
          <w:tab w:val="num" w:pos="12841"/>
        </w:tabs>
        <w:ind w:left="12841" w:hanging="360"/>
      </w:pPr>
      <w:rPr>
        <w:rFonts w:ascii="Wingdings" w:hAnsi="Wingdings" w:hint="default"/>
      </w:rPr>
    </w:lvl>
    <w:lvl w:ilvl="6" w:tplc="040C0001" w:tentative="1">
      <w:start w:val="1"/>
      <w:numFmt w:val="bullet"/>
      <w:lvlText w:val=""/>
      <w:lvlJc w:val="left"/>
      <w:pPr>
        <w:tabs>
          <w:tab w:val="num" w:pos="13561"/>
        </w:tabs>
        <w:ind w:left="13561" w:hanging="360"/>
      </w:pPr>
      <w:rPr>
        <w:rFonts w:ascii="Symbol" w:hAnsi="Symbol" w:hint="default"/>
      </w:rPr>
    </w:lvl>
    <w:lvl w:ilvl="7" w:tplc="040C0003" w:tentative="1">
      <w:start w:val="1"/>
      <w:numFmt w:val="bullet"/>
      <w:lvlText w:val="o"/>
      <w:lvlJc w:val="left"/>
      <w:pPr>
        <w:tabs>
          <w:tab w:val="num" w:pos="14281"/>
        </w:tabs>
        <w:ind w:left="14281" w:hanging="360"/>
      </w:pPr>
      <w:rPr>
        <w:rFonts w:ascii="Courier New" w:hAnsi="Courier New" w:cs="Courier New" w:hint="default"/>
      </w:rPr>
    </w:lvl>
    <w:lvl w:ilvl="8" w:tplc="040C0005" w:tentative="1">
      <w:start w:val="1"/>
      <w:numFmt w:val="bullet"/>
      <w:lvlText w:val=""/>
      <w:lvlJc w:val="left"/>
      <w:pPr>
        <w:tabs>
          <w:tab w:val="num" w:pos="15001"/>
        </w:tabs>
        <w:ind w:left="15001" w:hanging="360"/>
      </w:pPr>
      <w:rPr>
        <w:rFonts w:ascii="Wingdings" w:hAnsi="Wingdings" w:hint="default"/>
      </w:rPr>
    </w:lvl>
  </w:abstractNum>
  <w:abstractNum w:abstractNumId="18" w15:restartNumberingAfterBreak="0">
    <w:nsid w:val="3A120F5E"/>
    <w:multiLevelType w:val="hybridMultilevel"/>
    <w:tmpl w:val="7CBCB458"/>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9" w15:restartNumberingAfterBreak="0">
    <w:nsid w:val="3ADE06C6"/>
    <w:multiLevelType w:val="hybridMultilevel"/>
    <w:tmpl w:val="13E0FF0A"/>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620537F"/>
    <w:multiLevelType w:val="multilevel"/>
    <w:tmpl w:val="03D4453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588"/>
        </w:tabs>
        <w:ind w:left="1588" w:hanging="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59013B0E"/>
    <w:multiLevelType w:val="hybridMultilevel"/>
    <w:tmpl w:val="D79E3F72"/>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2" w15:restartNumberingAfterBreak="0">
    <w:nsid w:val="59AA2A16"/>
    <w:multiLevelType w:val="hybridMultilevel"/>
    <w:tmpl w:val="A496BAF4"/>
    <w:lvl w:ilvl="0" w:tplc="99E447E0">
      <w:start w:val="1"/>
      <w:numFmt w:val="bullet"/>
      <w:pStyle w:val="PListePuce"/>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3" w15:restartNumberingAfterBreak="0">
    <w:nsid w:val="670C7A20"/>
    <w:multiLevelType w:val="hybridMultilevel"/>
    <w:tmpl w:val="19A2A7D4"/>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4" w15:restartNumberingAfterBreak="0">
    <w:nsid w:val="6FED1F86"/>
    <w:multiLevelType w:val="hybridMultilevel"/>
    <w:tmpl w:val="3BA6A320"/>
    <w:lvl w:ilvl="0" w:tplc="100C0001">
      <w:start w:val="1"/>
      <w:numFmt w:val="bullet"/>
      <w:lvlText w:val=""/>
      <w:lvlJc w:val="left"/>
      <w:pPr>
        <w:ind w:left="720" w:hanging="360"/>
      </w:pPr>
      <w:rPr>
        <w:rFonts w:ascii="Symbol" w:hAnsi="Symbol" w:hint="default"/>
      </w:rPr>
    </w:lvl>
    <w:lvl w:ilvl="1" w:tplc="100C0003">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5" w15:restartNumberingAfterBreak="0">
    <w:nsid w:val="722F3D3B"/>
    <w:multiLevelType w:val="hybridMultilevel"/>
    <w:tmpl w:val="9ED01140"/>
    <w:lvl w:ilvl="0" w:tplc="100C000F">
      <w:start w:val="1"/>
      <w:numFmt w:val="decimal"/>
      <w:lvlText w:val="%1."/>
      <w:lvlJc w:val="left"/>
      <w:pPr>
        <w:ind w:left="720" w:hanging="360"/>
      </w:pPr>
      <w:rPr>
        <w:rFonts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6" w15:restartNumberingAfterBreak="0">
    <w:nsid w:val="77C16E8D"/>
    <w:multiLevelType w:val="hybridMultilevel"/>
    <w:tmpl w:val="AC1642A8"/>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7" w15:restartNumberingAfterBreak="0">
    <w:nsid w:val="7A8053D0"/>
    <w:multiLevelType w:val="multilevel"/>
    <w:tmpl w:val="30B04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2"/>
  </w:num>
  <w:num w:numId="2">
    <w:abstractNumId w:val="17"/>
  </w:num>
  <w:num w:numId="3">
    <w:abstractNumId w:val="17"/>
  </w:num>
  <w:num w:numId="4">
    <w:abstractNumId w:val="20"/>
  </w:num>
  <w:num w:numId="5">
    <w:abstractNumId w:val="20"/>
  </w:num>
  <w:num w:numId="6">
    <w:abstractNumId w:val="20"/>
  </w:num>
  <w:num w:numId="7">
    <w:abstractNumId w:val="20"/>
  </w:num>
  <w:num w:numId="8">
    <w:abstractNumId w:val="12"/>
  </w:num>
  <w:num w:numId="9">
    <w:abstractNumId w:val="17"/>
  </w:num>
  <w:num w:numId="10">
    <w:abstractNumId w:val="17"/>
  </w:num>
  <w:num w:numId="11">
    <w:abstractNumId w:val="20"/>
  </w:num>
  <w:num w:numId="12">
    <w:abstractNumId w:val="20"/>
  </w:num>
  <w:num w:numId="13">
    <w:abstractNumId w:val="20"/>
  </w:num>
  <w:num w:numId="14">
    <w:abstractNumId w:val="20"/>
  </w:num>
  <w:num w:numId="15">
    <w:abstractNumId w:val="8"/>
  </w:num>
  <w:num w:numId="16">
    <w:abstractNumId w:val="3"/>
  </w:num>
  <w:num w:numId="17">
    <w:abstractNumId w:val="2"/>
  </w:num>
  <w:num w:numId="18">
    <w:abstractNumId w:val="1"/>
  </w:num>
  <w:num w:numId="19">
    <w:abstractNumId w:val="0"/>
  </w:num>
  <w:num w:numId="20">
    <w:abstractNumId w:val="9"/>
  </w:num>
  <w:num w:numId="21">
    <w:abstractNumId w:val="7"/>
  </w:num>
  <w:num w:numId="22">
    <w:abstractNumId w:val="6"/>
  </w:num>
  <w:num w:numId="23">
    <w:abstractNumId w:val="5"/>
  </w:num>
  <w:num w:numId="24">
    <w:abstractNumId w:val="4"/>
  </w:num>
  <w:num w:numId="25">
    <w:abstractNumId w:val="11"/>
  </w:num>
  <w:num w:numId="26">
    <w:abstractNumId w:val="22"/>
  </w:num>
  <w:num w:numId="27">
    <w:abstractNumId w:val="25"/>
  </w:num>
  <w:num w:numId="28">
    <w:abstractNumId w:val="19"/>
  </w:num>
  <w:num w:numId="29">
    <w:abstractNumId w:val="14"/>
  </w:num>
  <w:num w:numId="30">
    <w:abstractNumId w:val="15"/>
  </w:num>
  <w:num w:numId="31">
    <w:abstractNumId w:val="27"/>
  </w:num>
  <w:num w:numId="32">
    <w:abstractNumId w:val="21"/>
  </w:num>
  <w:num w:numId="33">
    <w:abstractNumId w:val="16"/>
  </w:num>
  <w:num w:numId="34">
    <w:abstractNumId w:val="24"/>
  </w:num>
  <w:num w:numId="35">
    <w:abstractNumId w:val="18"/>
  </w:num>
  <w:num w:numId="36">
    <w:abstractNumId w:val="13"/>
  </w:num>
  <w:num w:numId="37">
    <w:abstractNumId w:val="13"/>
    <w:lvlOverride w:ilvl="0">
      <w:startOverride w:val="1"/>
    </w:lvlOverride>
  </w:num>
  <w:num w:numId="38">
    <w:abstractNumId w:val="10"/>
  </w:num>
  <w:num w:numId="39">
    <w:abstractNumId w:val="26"/>
  </w:num>
  <w:num w:numId="4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5486"/>
    <w:rsid w:val="00000781"/>
    <w:rsid w:val="0001111C"/>
    <w:rsid w:val="00012365"/>
    <w:rsid w:val="00020D4D"/>
    <w:rsid w:val="0002478D"/>
    <w:rsid w:val="00024804"/>
    <w:rsid w:val="000252B9"/>
    <w:rsid w:val="00027958"/>
    <w:rsid w:val="00030C6F"/>
    <w:rsid w:val="00032F93"/>
    <w:rsid w:val="00034062"/>
    <w:rsid w:val="00037269"/>
    <w:rsid w:val="000446F3"/>
    <w:rsid w:val="00045694"/>
    <w:rsid w:val="00052E9A"/>
    <w:rsid w:val="00052EDC"/>
    <w:rsid w:val="00062030"/>
    <w:rsid w:val="00063693"/>
    <w:rsid w:val="000647ED"/>
    <w:rsid w:val="000667EA"/>
    <w:rsid w:val="00072568"/>
    <w:rsid w:val="00073E40"/>
    <w:rsid w:val="00073FA1"/>
    <w:rsid w:val="00075118"/>
    <w:rsid w:val="00075D49"/>
    <w:rsid w:val="0007768B"/>
    <w:rsid w:val="000863BB"/>
    <w:rsid w:val="000A1503"/>
    <w:rsid w:val="000A56A6"/>
    <w:rsid w:val="000B0622"/>
    <w:rsid w:val="000B1D15"/>
    <w:rsid w:val="000B1EA5"/>
    <w:rsid w:val="000B3151"/>
    <w:rsid w:val="000B41BC"/>
    <w:rsid w:val="000B47CF"/>
    <w:rsid w:val="000B4C05"/>
    <w:rsid w:val="000B6DFD"/>
    <w:rsid w:val="000B71A3"/>
    <w:rsid w:val="000C068B"/>
    <w:rsid w:val="000C275F"/>
    <w:rsid w:val="000C3A58"/>
    <w:rsid w:val="000C5C5B"/>
    <w:rsid w:val="000D0525"/>
    <w:rsid w:val="000D2D34"/>
    <w:rsid w:val="000D3FBE"/>
    <w:rsid w:val="000D68A1"/>
    <w:rsid w:val="000D738F"/>
    <w:rsid w:val="000E3561"/>
    <w:rsid w:val="000F13EC"/>
    <w:rsid w:val="000F5CF3"/>
    <w:rsid w:val="000F6E49"/>
    <w:rsid w:val="00100664"/>
    <w:rsid w:val="00101246"/>
    <w:rsid w:val="00103A64"/>
    <w:rsid w:val="00110636"/>
    <w:rsid w:val="00112CEC"/>
    <w:rsid w:val="001147B7"/>
    <w:rsid w:val="0012035E"/>
    <w:rsid w:val="001212D4"/>
    <w:rsid w:val="00121F5E"/>
    <w:rsid w:val="0012283F"/>
    <w:rsid w:val="001239AC"/>
    <w:rsid w:val="00123AC7"/>
    <w:rsid w:val="00124137"/>
    <w:rsid w:val="0012428A"/>
    <w:rsid w:val="00126C60"/>
    <w:rsid w:val="0013281C"/>
    <w:rsid w:val="001330D1"/>
    <w:rsid w:val="001330D8"/>
    <w:rsid w:val="00133713"/>
    <w:rsid w:val="00140B8D"/>
    <w:rsid w:val="001432EA"/>
    <w:rsid w:val="001437A9"/>
    <w:rsid w:val="001450E6"/>
    <w:rsid w:val="00157E14"/>
    <w:rsid w:val="00160CCD"/>
    <w:rsid w:val="00162194"/>
    <w:rsid w:val="0016449A"/>
    <w:rsid w:val="001706B7"/>
    <w:rsid w:val="00170DF9"/>
    <w:rsid w:val="001732DA"/>
    <w:rsid w:val="00175DB7"/>
    <w:rsid w:val="001771B1"/>
    <w:rsid w:val="001811E9"/>
    <w:rsid w:val="0018183C"/>
    <w:rsid w:val="00181CA9"/>
    <w:rsid w:val="00183095"/>
    <w:rsid w:val="00187150"/>
    <w:rsid w:val="00195766"/>
    <w:rsid w:val="00196548"/>
    <w:rsid w:val="0019695D"/>
    <w:rsid w:val="001A1167"/>
    <w:rsid w:val="001B5ABE"/>
    <w:rsid w:val="001B5EAC"/>
    <w:rsid w:val="001B6D36"/>
    <w:rsid w:val="001C1266"/>
    <w:rsid w:val="001C48BF"/>
    <w:rsid w:val="001C6124"/>
    <w:rsid w:val="001C716F"/>
    <w:rsid w:val="001C7476"/>
    <w:rsid w:val="001E0781"/>
    <w:rsid w:val="001E10BD"/>
    <w:rsid w:val="001E291E"/>
    <w:rsid w:val="001F2E04"/>
    <w:rsid w:val="001F5249"/>
    <w:rsid w:val="0020136E"/>
    <w:rsid w:val="00201540"/>
    <w:rsid w:val="002042D3"/>
    <w:rsid w:val="00205439"/>
    <w:rsid w:val="00207F86"/>
    <w:rsid w:val="0021485E"/>
    <w:rsid w:val="00215731"/>
    <w:rsid w:val="00225493"/>
    <w:rsid w:val="002268D7"/>
    <w:rsid w:val="00233AC4"/>
    <w:rsid w:val="00236355"/>
    <w:rsid w:val="00240D4B"/>
    <w:rsid w:val="002420D8"/>
    <w:rsid w:val="00245AA2"/>
    <w:rsid w:val="002519C8"/>
    <w:rsid w:val="00261125"/>
    <w:rsid w:val="002629A0"/>
    <w:rsid w:val="002630D3"/>
    <w:rsid w:val="002646F2"/>
    <w:rsid w:val="00266000"/>
    <w:rsid w:val="0027128F"/>
    <w:rsid w:val="002730E3"/>
    <w:rsid w:val="00274BB4"/>
    <w:rsid w:val="002817E1"/>
    <w:rsid w:val="00281ED8"/>
    <w:rsid w:val="002857F9"/>
    <w:rsid w:val="00285EFD"/>
    <w:rsid w:val="00286346"/>
    <w:rsid w:val="00291E4C"/>
    <w:rsid w:val="002922F7"/>
    <w:rsid w:val="00293755"/>
    <w:rsid w:val="002971E0"/>
    <w:rsid w:val="00297862"/>
    <w:rsid w:val="00297A22"/>
    <w:rsid w:val="002A0B42"/>
    <w:rsid w:val="002A1B13"/>
    <w:rsid w:val="002A2159"/>
    <w:rsid w:val="002A5F08"/>
    <w:rsid w:val="002A7DD4"/>
    <w:rsid w:val="002B124D"/>
    <w:rsid w:val="002B6DDD"/>
    <w:rsid w:val="002B6E60"/>
    <w:rsid w:val="002B7B2B"/>
    <w:rsid w:val="002B7E01"/>
    <w:rsid w:val="002C0DAC"/>
    <w:rsid w:val="002C261E"/>
    <w:rsid w:val="002C4CA2"/>
    <w:rsid w:val="002C6E25"/>
    <w:rsid w:val="002C7292"/>
    <w:rsid w:val="002D057B"/>
    <w:rsid w:val="002D227F"/>
    <w:rsid w:val="002D6E63"/>
    <w:rsid w:val="002E5219"/>
    <w:rsid w:val="002F5E31"/>
    <w:rsid w:val="00300DC0"/>
    <w:rsid w:val="00311064"/>
    <w:rsid w:val="003240ED"/>
    <w:rsid w:val="003249B9"/>
    <w:rsid w:val="003334EA"/>
    <w:rsid w:val="00335F89"/>
    <w:rsid w:val="003365FF"/>
    <w:rsid w:val="00336C5A"/>
    <w:rsid w:val="00352287"/>
    <w:rsid w:val="00352650"/>
    <w:rsid w:val="0035542C"/>
    <w:rsid w:val="00356134"/>
    <w:rsid w:val="00357F5B"/>
    <w:rsid w:val="003617AF"/>
    <w:rsid w:val="0036187B"/>
    <w:rsid w:val="00363430"/>
    <w:rsid w:val="00363E32"/>
    <w:rsid w:val="00364262"/>
    <w:rsid w:val="00364476"/>
    <w:rsid w:val="003664FC"/>
    <w:rsid w:val="00373BF3"/>
    <w:rsid w:val="00382226"/>
    <w:rsid w:val="00383C1E"/>
    <w:rsid w:val="003A1A8C"/>
    <w:rsid w:val="003A3718"/>
    <w:rsid w:val="003A40BD"/>
    <w:rsid w:val="003A55F8"/>
    <w:rsid w:val="003A72C0"/>
    <w:rsid w:val="003B24BF"/>
    <w:rsid w:val="003B5BF1"/>
    <w:rsid w:val="003C299B"/>
    <w:rsid w:val="003C2FC9"/>
    <w:rsid w:val="003C3ADC"/>
    <w:rsid w:val="003C3C98"/>
    <w:rsid w:val="003C400A"/>
    <w:rsid w:val="003D03FB"/>
    <w:rsid w:val="003D7F46"/>
    <w:rsid w:val="003E6263"/>
    <w:rsid w:val="003F24FA"/>
    <w:rsid w:val="003F78E4"/>
    <w:rsid w:val="004026C3"/>
    <w:rsid w:val="00402A62"/>
    <w:rsid w:val="0040504A"/>
    <w:rsid w:val="00406073"/>
    <w:rsid w:val="00407815"/>
    <w:rsid w:val="00411100"/>
    <w:rsid w:val="00411EAB"/>
    <w:rsid w:val="00416162"/>
    <w:rsid w:val="004205D8"/>
    <w:rsid w:val="00421FAA"/>
    <w:rsid w:val="00422A67"/>
    <w:rsid w:val="00422D1B"/>
    <w:rsid w:val="00422D8A"/>
    <w:rsid w:val="00427577"/>
    <w:rsid w:val="0043001C"/>
    <w:rsid w:val="004343F9"/>
    <w:rsid w:val="00442D87"/>
    <w:rsid w:val="00446BCD"/>
    <w:rsid w:val="00447797"/>
    <w:rsid w:val="00451A75"/>
    <w:rsid w:val="00455D59"/>
    <w:rsid w:val="004563AC"/>
    <w:rsid w:val="00457015"/>
    <w:rsid w:val="0046266E"/>
    <w:rsid w:val="00464AD6"/>
    <w:rsid w:val="00472EC7"/>
    <w:rsid w:val="00480D61"/>
    <w:rsid w:val="004915D8"/>
    <w:rsid w:val="00494261"/>
    <w:rsid w:val="00494DC7"/>
    <w:rsid w:val="0049518A"/>
    <w:rsid w:val="0049548F"/>
    <w:rsid w:val="004973DF"/>
    <w:rsid w:val="004A2426"/>
    <w:rsid w:val="004A5FE7"/>
    <w:rsid w:val="004A65AD"/>
    <w:rsid w:val="004A729F"/>
    <w:rsid w:val="004B0A61"/>
    <w:rsid w:val="004B64D0"/>
    <w:rsid w:val="004C0F96"/>
    <w:rsid w:val="004C2065"/>
    <w:rsid w:val="004C2D63"/>
    <w:rsid w:val="004C6228"/>
    <w:rsid w:val="004D4B75"/>
    <w:rsid w:val="004D5E54"/>
    <w:rsid w:val="004D6B66"/>
    <w:rsid w:val="004D73EB"/>
    <w:rsid w:val="004E0937"/>
    <w:rsid w:val="004E1D7A"/>
    <w:rsid w:val="004F4A30"/>
    <w:rsid w:val="004F5A85"/>
    <w:rsid w:val="0050071F"/>
    <w:rsid w:val="0050191D"/>
    <w:rsid w:val="00504113"/>
    <w:rsid w:val="00505209"/>
    <w:rsid w:val="00506563"/>
    <w:rsid w:val="005072ED"/>
    <w:rsid w:val="005107BD"/>
    <w:rsid w:val="00511346"/>
    <w:rsid w:val="005124AE"/>
    <w:rsid w:val="005129B9"/>
    <w:rsid w:val="00512A7C"/>
    <w:rsid w:val="00513B16"/>
    <w:rsid w:val="00515031"/>
    <w:rsid w:val="00521CF3"/>
    <w:rsid w:val="00524B88"/>
    <w:rsid w:val="005401F8"/>
    <w:rsid w:val="00541D32"/>
    <w:rsid w:val="00542DD7"/>
    <w:rsid w:val="00543F00"/>
    <w:rsid w:val="00545D58"/>
    <w:rsid w:val="00546028"/>
    <w:rsid w:val="00546BD8"/>
    <w:rsid w:val="005560A2"/>
    <w:rsid w:val="005608C4"/>
    <w:rsid w:val="00560B11"/>
    <w:rsid w:val="005666E1"/>
    <w:rsid w:val="0056763C"/>
    <w:rsid w:val="00571FB7"/>
    <w:rsid w:val="00572EDE"/>
    <w:rsid w:val="00572FAA"/>
    <w:rsid w:val="005860FA"/>
    <w:rsid w:val="00590C4F"/>
    <w:rsid w:val="00590DA7"/>
    <w:rsid w:val="00591DAB"/>
    <w:rsid w:val="00594ABF"/>
    <w:rsid w:val="00594CB1"/>
    <w:rsid w:val="005A0B45"/>
    <w:rsid w:val="005A42DE"/>
    <w:rsid w:val="005A6375"/>
    <w:rsid w:val="005B2289"/>
    <w:rsid w:val="005B56B8"/>
    <w:rsid w:val="005C013C"/>
    <w:rsid w:val="005C1A90"/>
    <w:rsid w:val="005C2A57"/>
    <w:rsid w:val="005C39EA"/>
    <w:rsid w:val="005D02E8"/>
    <w:rsid w:val="005D1DB9"/>
    <w:rsid w:val="005D63C4"/>
    <w:rsid w:val="005D6548"/>
    <w:rsid w:val="005E16A3"/>
    <w:rsid w:val="005E2E70"/>
    <w:rsid w:val="005E4FD2"/>
    <w:rsid w:val="005E7DF5"/>
    <w:rsid w:val="005F10D8"/>
    <w:rsid w:val="005F2FC1"/>
    <w:rsid w:val="005F3DCF"/>
    <w:rsid w:val="005F7BF9"/>
    <w:rsid w:val="006031F2"/>
    <w:rsid w:val="006074DF"/>
    <w:rsid w:val="00610672"/>
    <w:rsid w:val="0061146E"/>
    <w:rsid w:val="006130EE"/>
    <w:rsid w:val="00613899"/>
    <w:rsid w:val="0062094D"/>
    <w:rsid w:val="00623B16"/>
    <w:rsid w:val="0062494B"/>
    <w:rsid w:val="0062641A"/>
    <w:rsid w:val="00626B08"/>
    <w:rsid w:val="00634DD4"/>
    <w:rsid w:val="00635D8C"/>
    <w:rsid w:val="00637884"/>
    <w:rsid w:val="00637B65"/>
    <w:rsid w:val="006438B9"/>
    <w:rsid w:val="00643C87"/>
    <w:rsid w:val="00643ED2"/>
    <w:rsid w:val="0064479C"/>
    <w:rsid w:val="00645157"/>
    <w:rsid w:val="00651379"/>
    <w:rsid w:val="00652F93"/>
    <w:rsid w:val="00653460"/>
    <w:rsid w:val="0066206C"/>
    <w:rsid w:val="00664746"/>
    <w:rsid w:val="00666A93"/>
    <w:rsid w:val="00667010"/>
    <w:rsid w:val="00671DCC"/>
    <w:rsid w:val="00672A33"/>
    <w:rsid w:val="00672AE1"/>
    <w:rsid w:val="00675CBC"/>
    <w:rsid w:val="00677210"/>
    <w:rsid w:val="00680D09"/>
    <w:rsid w:val="00683B48"/>
    <w:rsid w:val="00684604"/>
    <w:rsid w:val="00687F82"/>
    <w:rsid w:val="006910A8"/>
    <w:rsid w:val="006944F8"/>
    <w:rsid w:val="0069568D"/>
    <w:rsid w:val="006965B8"/>
    <w:rsid w:val="00697524"/>
    <w:rsid w:val="006A20A7"/>
    <w:rsid w:val="006A27A5"/>
    <w:rsid w:val="006A4B56"/>
    <w:rsid w:val="006A51B3"/>
    <w:rsid w:val="006B55A3"/>
    <w:rsid w:val="006B728B"/>
    <w:rsid w:val="006C19DC"/>
    <w:rsid w:val="006C1E64"/>
    <w:rsid w:val="006C41CC"/>
    <w:rsid w:val="006C65A7"/>
    <w:rsid w:val="006C6877"/>
    <w:rsid w:val="006C762C"/>
    <w:rsid w:val="006C76E0"/>
    <w:rsid w:val="006C7AF2"/>
    <w:rsid w:val="006D0CFD"/>
    <w:rsid w:val="006D1F94"/>
    <w:rsid w:val="006D211D"/>
    <w:rsid w:val="006D3BE8"/>
    <w:rsid w:val="006D4A19"/>
    <w:rsid w:val="006D62BE"/>
    <w:rsid w:val="006D6ECD"/>
    <w:rsid w:val="006E5503"/>
    <w:rsid w:val="006E6743"/>
    <w:rsid w:val="006E7E8C"/>
    <w:rsid w:val="006F1548"/>
    <w:rsid w:val="006F1DC3"/>
    <w:rsid w:val="006F44A4"/>
    <w:rsid w:val="006F50BC"/>
    <w:rsid w:val="006F61A9"/>
    <w:rsid w:val="0070114A"/>
    <w:rsid w:val="00701A5A"/>
    <w:rsid w:val="00706D84"/>
    <w:rsid w:val="00711C5A"/>
    <w:rsid w:val="0071585C"/>
    <w:rsid w:val="00716769"/>
    <w:rsid w:val="007201AE"/>
    <w:rsid w:val="00720371"/>
    <w:rsid w:val="0072105E"/>
    <w:rsid w:val="00722D98"/>
    <w:rsid w:val="00726370"/>
    <w:rsid w:val="007310BB"/>
    <w:rsid w:val="00732D20"/>
    <w:rsid w:val="00736E85"/>
    <w:rsid w:val="00737510"/>
    <w:rsid w:val="0074203E"/>
    <w:rsid w:val="00747505"/>
    <w:rsid w:val="007512CB"/>
    <w:rsid w:val="00751BCB"/>
    <w:rsid w:val="00752F66"/>
    <w:rsid w:val="0075348D"/>
    <w:rsid w:val="007559EB"/>
    <w:rsid w:val="007638DB"/>
    <w:rsid w:val="00764037"/>
    <w:rsid w:val="00765EAB"/>
    <w:rsid w:val="00765ECA"/>
    <w:rsid w:val="00771FCB"/>
    <w:rsid w:val="00772EBB"/>
    <w:rsid w:val="00774F14"/>
    <w:rsid w:val="007828EB"/>
    <w:rsid w:val="00783B34"/>
    <w:rsid w:val="00783DB2"/>
    <w:rsid w:val="00783F22"/>
    <w:rsid w:val="00784B71"/>
    <w:rsid w:val="00792DC3"/>
    <w:rsid w:val="007943A1"/>
    <w:rsid w:val="007964D4"/>
    <w:rsid w:val="007970DD"/>
    <w:rsid w:val="007A51B6"/>
    <w:rsid w:val="007B3D3B"/>
    <w:rsid w:val="007B5B55"/>
    <w:rsid w:val="007C55A1"/>
    <w:rsid w:val="007C5862"/>
    <w:rsid w:val="007D131B"/>
    <w:rsid w:val="007D260A"/>
    <w:rsid w:val="007E02BD"/>
    <w:rsid w:val="007E0FCB"/>
    <w:rsid w:val="007E2D9F"/>
    <w:rsid w:val="007F33CD"/>
    <w:rsid w:val="007F592D"/>
    <w:rsid w:val="007F6902"/>
    <w:rsid w:val="007F7FCB"/>
    <w:rsid w:val="00801F44"/>
    <w:rsid w:val="00802099"/>
    <w:rsid w:val="0081178D"/>
    <w:rsid w:val="00811A1B"/>
    <w:rsid w:val="00814AFE"/>
    <w:rsid w:val="0081794A"/>
    <w:rsid w:val="00820F57"/>
    <w:rsid w:val="0082107A"/>
    <w:rsid w:val="00822489"/>
    <w:rsid w:val="0082681D"/>
    <w:rsid w:val="00830052"/>
    <w:rsid w:val="008307E5"/>
    <w:rsid w:val="00830EDC"/>
    <w:rsid w:val="008341E5"/>
    <w:rsid w:val="008348EF"/>
    <w:rsid w:val="00840824"/>
    <w:rsid w:val="008416E5"/>
    <w:rsid w:val="00843D24"/>
    <w:rsid w:val="00846151"/>
    <w:rsid w:val="0084737F"/>
    <w:rsid w:val="00850250"/>
    <w:rsid w:val="00851F8C"/>
    <w:rsid w:val="00853100"/>
    <w:rsid w:val="008549AF"/>
    <w:rsid w:val="00860B71"/>
    <w:rsid w:val="0086142F"/>
    <w:rsid w:val="008622DF"/>
    <w:rsid w:val="008647CD"/>
    <w:rsid w:val="0086600D"/>
    <w:rsid w:val="0087185A"/>
    <w:rsid w:val="0087333E"/>
    <w:rsid w:val="0087454A"/>
    <w:rsid w:val="00877EEA"/>
    <w:rsid w:val="00880B1B"/>
    <w:rsid w:val="00882224"/>
    <w:rsid w:val="00883430"/>
    <w:rsid w:val="00894DBE"/>
    <w:rsid w:val="008A1910"/>
    <w:rsid w:val="008A2420"/>
    <w:rsid w:val="008A28CC"/>
    <w:rsid w:val="008A5D5B"/>
    <w:rsid w:val="008A60DE"/>
    <w:rsid w:val="008B2010"/>
    <w:rsid w:val="008B39A0"/>
    <w:rsid w:val="008B4BF9"/>
    <w:rsid w:val="008B535A"/>
    <w:rsid w:val="008B58D4"/>
    <w:rsid w:val="008C3F32"/>
    <w:rsid w:val="008C43AF"/>
    <w:rsid w:val="008D04BA"/>
    <w:rsid w:val="008E1579"/>
    <w:rsid w:val="008E23CF"/>
    <w:rsid w:val="008E57D9"/>
    <w:rsid w:val="008F64BE"/>
    <w:rsid w:val="008F6A58"/>
    <w:rsid w:val="00901CA0"/>
    <w:rsid w:val="00903E21"/>
    <w:rsid w:val="00905C21"/>
    <w:rsid w:val="00912572"/>
    <w:rsid w:val="00912577"/>
    <w:rsid w:val="00912E2A"/>
    <w:rsid w:val="009177F1"/>
    <w:rsid w:val="00921781"/>
    <w:rsid w:val="00926B74"/>
    <w:rsid w:val="009342D1"/>
    <w:rsid w:val="00936E81"/>
    <w:rsid w:val="00940C9F"/>
    <w:rsid w:val="00941366"/>
    <w:rsid w:val="00942CDE"/>
    <w:rsid w:val="00942E3C"/>
    <w:rsid w:val="00944C47"/>
    <w:rsid w:val="00945445"/>
    <w:rsid w:val="00951E87"/>
    <w:rsid w:val="00952E93"/>
    <w:rsid w:val="00952FA5"/>
    <w:rsid w:val="009530D1"/>
    <w:rsid w:val="00960B7D"/>
    <w:rsid w:val="00961CF2"/>
    <w:rsid w:val="00966B2D"/>
    <w:rsid w:val="009739E9"/>
    <w:rsid w:val="00974139"/>
    <w:rsid w:val="00980851"/>
    <w:rsid w:val="00980AE8"/>
    <w:rsid w:val="00982A9A"/>
    <w:rsid w:val="00990BD4"/>
    <w:rsid w:val="0099162E"/>
    <w:rsid w:val="0099176A"/>
    <w:rsid w:val="009944D4"/>
    <w:rsid w:val="009947EE"/>
    <w:rsid w:val="0099742B"/>
    <w:rsid w:val="009A3824"/>
    <w:rsid w:val="009A5F05"/>
    <w:rsid w:val="009C051A"/>
    <w:rsid w:val="009C156A"/>
    <w:rsid w:val="009C2B33"/>
    <w:rsid w:val="009C2D81"/>
    <w:rsid w:val="009C6E4C"/>
    <w:rsid w:val="009D03A6"/>
    <w:rsid w:val="009D61ED"/>
    <w:rsid w:val="009E3CF9"/>
    <w:rsid w:val="009F1D04"/>
    <w:rsid w:val="009F25A8"/>
    <w:rsid w:val="009F509A"/>
    <w:rsid w:val="009F6CD8"/>
    <w:rsid w:val="009F7029"/>
    <w:rsid w:val="009F7E1A"/>
    <w:rsid w:val="00A009F6"/>
    <w:rsid w:val="00A02B5A"/>
    <w:rsid w:val="00A04281"/>
    <w:rsid w:val="00A05D03"/>
    <w:rsid w:val="00A06282"/>
    <w:rsid w:val="00A15F01"/>
    <w:rsid w:val="00A265EC"/>
    <w:rsid w:val="00A34BBC"/>
    <w:rsid w:val="00A37BBD"/>
    <w:rsid w:val="00A43793"/>
    <w:rsid w:val="00A43973"/>
    <w:rsid w:val="00A44211"/>
    <w:rsid w:val="00A45A47"/>
    <w:rsid w:val="00A528BD"/>
    <w:rsid w:val="00A529E4"/>
    <w:rsid w:val="00A533F2"/>
    <w:rsid w:val="00A621F6"/>
    <w:rsid w:val="00A64341"/>
    <w:rsid w:val="00A64FC2"/>
    <w:rsid w:val="00A73FEF"/>
    <w:rsid w:val="00A77EA4"/>
    <w:rsid w:val="00A81707"/>
    <w:rsid w:val="00A84448"/>
    <w:rsid w:val="00A84550"/>
    <w:rsid w:val="00A94950"/>
    <w:rsid w:val="00A95D44"/>
    <w:rsid w:val="00A9788D"/>
    <w:rsid w:val="00AA157C"/>
    <w:rsid w:val="00AA1E31"/>
    <w:rsid w:val="00AA2589"/>
    <w:rsid w:val="00AA32CE"/>
    <w:rsid w:val="00AA3F07"/>
    <w:rsid w:val="00AA7C19"/>
    <w:rsid w:val="00AB2526"/>
    <w:rsid w:val="00AB3AA5"/>
    <w:rsid w:val="00AB6CD8"/>
    <w:rsid w:val="00AB6F05"/>
    <w:rsid w:val="00AC2639"/>
    <w:rsid w:val="00AC33A7"/>
    <w:rsid w:val="00AC33BF"/>
    <w:rsid w:val="00AC414F"/>
    <w:rsid w:val="00AD3426"/>
    <w:rsid w:val="00AD5D57"/>
    <w:rsid w:val="00AE0D4D"/>
    <w:rsid w:val="00AE3C33"/>
    <w:rsid w:val="00AE4A92"/>
    <w:rsid w:val="00AE66B9"/>
    <w:rsid w:val="00AE74A6"/>
    <w:rsid w:val="00AE7C9D"/>
    <w:rsid w:val="00AF0D78"/>
    <w:rsid w:val="00AF574A"/>
    <w:rsid w:val="00AF670A"/>
    <w:rsid w:val="00AF7268"/>
    <w:rsid w:val="00AF7801"/>
    <w:rsid w:val="00AF7A84"/>
    <w:rsid w:val="00B02104"/>
    <w:rsid w:val="00B02DDC"/>
    <w:rsid w:val="00B04069"/>
    <w:rsid w:val="00B0548F"/>
    <w:rsid w:val="00B056B5"/>
    <w:rsid w:val="00B05918"/>
    <w:rsid w:val="00B07369"/>
    <w:rsid w:val="00B12809"/>
    <w:rsid w:val="00B128F8"/>
    <w:rsid w:val="00B15CA2"/>
    <w:rsid w:val="00B17A42"/>
    <w:rsid w:val="00B17E7F"/>
    <w:rsid w:val="00B27F0C"/>
    <w:rsid w:val="00B314F9"/>
    <w:rsid w:val="00B417BD"/>
    <w:rsid w:val="00B44777"/>
    <w:rsid w:val="00B5283B"/>
    <w:rsid w:val="00B5413D"/>
    <w:rsid w:val="00B56DDF"/>
    <w:rsid w:val="00B66301"/>
    <w:rsid w:val="00B66FDA"/>
    <w:rsid w:val="00B67E1A"/>
    <w:rsid w:val="00B72D46"/>
    <w:rsid w:val="00B7774D"/>
    <w:rsid w:val="00B77836"/>
    <w:rsid w:val="00B85647"/>
    <w:rsid w:val="00B916B2"/>
    <w:rsid w:val="00B92A6D"/>
    <w:rsid w:val="00B93142"/>
    <w:rsid w:val="00B96CEE"/>
    <w:rsid w:val="00B96E1C"/>
    <w:rsid w:val="00BA3DAB"/>
    <w:rsid w:val="00BA694D"/>
    <w:rsid w:val="00BA7604"/>
    <w:rsid w:val="00BC1484"/>
    <w:rsid w:val="00BC1660"/>
    <w:rsid w:val="00BC399C"/>
    <w:rsid w:val="00BC6221"/>
    <w:rsid w:val="00BD01B6"/>
    <w:rsid w:val="00BD050C"/>
    <w:rsid w:val="00BD5A1B"/>
    <w:rsid w:val="00BE09F6"/>
    <w:rsid w:val="00BE6317"/>
    <w:rsid w:val="00BF28D6"/>
    <w:rsid w:val="00BF5350"/>
    <w:rsid w:val="00BF7BE4"/>
    <w:rsid w:val="00BF7FB0"/>
    <w:rsid w:val="00C013F6"/>
    <w:rsid w:val="00C016BA"/>
    <w:rsid w:val="00C036DE"/>
    <w:rsid w:val="00C13978"/>
    <w:rsid w:val="00C15304"/>
    <w:rsid w:val="00C15F4C"/>
    <w:rsid w:val="00C16098"/>
    <w:rsid w:val="00C24E42"/>
    <w:rsid w:val="00C270B7"/>
    <w:rsid w:val="00C302F9"/>
    <w:rsid w:val="00C31E47"/>
    <w:rsid w:val="00C3315E"/>
    <w:rsid w:val="00C33283"/>
    <w:rsid w:val="00C34441"/>
    <w:rsid w:val="00C34F58"/>
    <w:rsid w:val="00C353A1"/>
    <w:rsid w:val="00C35EFC"/>
    <w:rsid w:val="00C37249"/>
    <w:rsid w:val="00C43E33"/>
    <w:rsid w:val="00C444A4"/>
    <w:rsid w:val="00C55F85"/>
    <w:rsid w:val="00C63FF6"/>
    <w:rsid w:val="00C6442C"/>
    <w:rsid w:val="00C677D4"/>
    <w:rsid w:val="00C73BCA"/>
    <w:rsid w:val="00C817D8"/>
    <w:rsid w:val="00C84AA1"/>
    <w:rsid w:val="00C92197"/>
    <w:rsid w:val="00C96C8F"/>
    <w:rsid w:val="00C97582"/>
    <w:rsid w:val="00C978A8"/>
    <w:rsid w:val="00CA1FC0"/>
    <w:rsid w:val="00CB0D5F"/>
    <w:rsid w:val="00CB10E8"/>
    <w:rsid w:val="00CB7AA0"/>
    <w:rsid w:val="00CC4C8A"/>
    <w:rsid w:val="00CC4F6E"/>
    <w:rsid w:val="00CC5AE2"/>
    <w:rsid w:val="00CC7F54"/>
    <w:rsid w:val="00CD2E94"/>
    <w:rsid w:val="00CD426F"/>
    <w:rsid w:val="00CD5486"/>
    <w:rsid w:val="00CD7019"/>
    <w:rsid w:val="00CE1248"/>
    <w:rsid w:val="00CE2F1A"/>
    <w:rsid w:val="00CE337F"/>
    <w:rsid w:val="00CE41E5"/>
    <w:rsid w:val="00CE5A20"/>
    <w:rsid w:val="00CF07CA"/>
    <w:rsid w:val="00CF72C4"/>
    <w:rsid w:val="00D02198"/>
    <w:rsid w:val="00D0526F"/>
    <w:rsid w:val="00D057B9"/>
    <w:rsid w:val="00D06434"/>
    <w:rsid w:val="00D10172"/>
    <w:rsid w:val="00D10F42"/>
    <w:rsid w:val="00D115A6"/>
    <w:rsid w:val="00D11776"/>
    <w:rsid w:val="00D12BE0"/>
    <w:rsid w:val="00D14A99"/>
    <w:rsid w:val="00D14D77"/>
    <w:rsid w:val="00D17AAC"/>
    <w:rsid w:val="00D201F7"/>
    <w:rsid w:val="00D2086B"/>
    <w:rsid w:val="00D357AB"/>
    <w:rsid w:val="00D40F7A"/>
    <w:rsid w:val="00D41E74"/>
    <w:rsid w:val="00D45CB0"/>
    <w:rsid w:val="00D47AC6"/>
    <w:rsid w:val="00D518D3"/>
    <w:rsid w:val="00D62A07"/>
    <w:rsid w:val="00D62A0D"/>
    <w:rsid w:val="00D644BD"/>
    <w:rsid w:val="00D67182"/>
    <w:rsid w:val="00D71B3C"/>
    <w:rsid w:val="00D73581"/>
    <w:rsid w:val="00D74F98"/>
    <w:rsid w:val="00D7528B"/>
    <w:rsid w:val="00D76523"/>
    <w:rsid w:val="00D81CB8"/>
    <w:rsid w:val="00D879DB"/>
    <w:rsid w:val="00D97ADC"/>
    <w:rsid w:val="00DA6A9A"/>
    <w:rsid w:val="00DB3ABF"/>
    <w:rsid w:val="00DB45E6"/>
    <w:rsid w:val="00DB5288"/>
    <w:rsid w:val="00DB621F"/>
    <w:rsid w:val="00DB679B"/>
    <w:rsid w:val="00DC181C"/>
    <w:rsid w:val="00DC26C0"/>
    <w:rsid w:val="00DC5780"/>
    <w:rsid w:val="00DC6A0F"/>
    <w:rsid w:val="00DC744B"/>
    <w:rsid w:val="00DD1701"/>
    <w:rsid w:val="00DD1E3D"/>
    <w:rsid w:val="00DD63BB"/>
    <w:rsid w:val="00DE1522"/>
    <w:rsid w:val="00DE2AA8"/>
    <w:rsid w:val="00DE6ECA"/>
    <w:rsid w:val="00DE74A1"/>
    <w:rsid w:val="00DF1133"/>
    <w:rsid w:val="00DF2FEF"/>
    <w:rsid w:val="00DF3C0A"/>
    <w:rsid w:val="00DF4D11"/>
    <w:rsid w:val="00DF7254"/>
    <w:rsid w:val="00DF7BF4"/>
    <w:rsid w:val="00E01514"/>
    <w:rsid w:val="00E01673"/>
    <w:rsid w:val="00E06B4A"/>
    <w:rsid w:val="00E1053D"/>
    <w:rsid w:val="00E108DB"/>
    <w:rsid w:val="00E163F4"/>
    <w:rsid w:val="00E166AE"/>
    <w:rsid w:val="00E25208"/>
    <w:rsid w:val="00E30504"/>
    <w:rsid w:val="00E30E6E"/>
    <w:rsid w:val="00E3265E"/>
    <w:rsid w:val="00E33284"/>
    <w:rsid w:val="00E36B68"/>
    <w:rsid w:val="00E377CF"/>
    <w:rsid w:val="00E37D04"/>
    <w:rsid w:val="00E51DF1"/>
    <w:rsid w:val="00E53959"/>
    <w:rsid w:val="00E661FB"/>
    <w:rsid w:val="00E666AF"/>
    <w:rsid w:val="00E705C0"/>
    <w:rsid w:val="00E72EA5"/>
    <w:rsid w:val="00E734CA"/>
    <w:rsid w:val="00E74678"/>
    <w:rsid w:val="00E755CE"/>
    <w:rsid w:val="00E77CB9"/>
    <w:rsid w:val="00E8348D"/>
    <w:rsid w:val="00E83D83"/>
    <w:rsid w:val="00E86AD3"/>
    <w:rsid w:val="00E94BCD"/>
    <w:rsid w:val="00E97A34"/>
    <w:rsid w:val="00EA1B78"/>
    <w:rsid w:val="00EA47FA"/>
    <w:rsid w:val="00EB5CA4"/>
    <w:rsid w:val="00EB7E9B"/>
    <w:rsid w:val="00EC0A43"/>
    <w:rsid w:val="00EC0C92"/>
    <w:rsid w:val="00EC0D80"/>
    <w:rsid w:val="00EC293E"/>
    <w:rsid w:val="00EC5157"/>
    <w:rsid w:val="00EC5655"/>
    <w:rsid w:val="00ED03C1"/>
    <w:rsid w:val="00ED402C"/>
    <w:rsid w:val="00ED4D88"/>
    <w:rsid w:val="00ED53DA"/>
    <w:rsid w:val="00EE2917"/>
    <w:rsid w:val="00EE34BB"/>
    <w:rsid w:val="00EE7C8F"/>
    <w:rsid w:val="00EF6373"/>
    <w:rsid w:val="00EF7463"/>
    <w:rsid w:val="00F11980"/>
    <w:rsid w:val="00F13CAA"/>
    <w:rsid w:val="00F13D78"/>
    <w:rsid w:val="00F144F1"/>
    <w:rsid w:val="00F20BA9"/>
    <w:rsid w:val="00F218E5"/>
    <w:rsid w:val="00F2394E"/>
    <w:rsid w:val="00F242C2"/>
    <w:rsid w:val="00F252B6"/>
    <w:rsid w:val="00F31156"/>
    <w:rsid w:val="00F312EC"/>
    <w:rsid w:val="00F33983"/>
    <w:rsid w:val="00F33CD0"/>
    <w:rsid w:val="00F40DC2"/>
    <w:rsid w:val="00F41746"/>
    <w:rsid w:val="00F42426"/>
    <w:rsid w:val="00F42BB9"/>
    <w:rsid w:val="00F46183"/>
    <w:rsid w:val="00F52BFB"/>
    <w:rsid w:val="00F534EE"/>
    <w:rsid w:val="00F70FDF"/>
    <w:rsid w:val="00F74373"/>
    <w:rsid w:val="00F76652"/>
    <w:rsid w:val="00F77157"/>
    <w:rsid w:val="00F80648"/>
    <w:rsid w:val="00F80B42"/>
    <w:rsid w:val="00F80EB4"/>
    <w:rsid w:val="00F84128"/>
    <w:rsid w:val="00F852E0"/>
    <w:rsid w:val="00F856DB"/>
    <w:rsid w:val="00F87F70"/>
    <w:rsid w:val="00F91FF7"/>
    <w:rsid w:val="00F93C2F"/>
    <w:rsid w:val="00FA0A43"/>
    <w:rsid w:val="00FA4ECA"/>
    <w:rsid w:val="00FA5BCB"/>
    <w:rsid w:val="00FB2E09"/>
    <w:rsid w:val="00FB6D70"/>
    <w:rsid w:val="00FB6EFE"/>
    <w:rsid w:val="00FC140B"/>
    <w:rsid w:val="00FC1585"/>
    <w:rsid w:val="00FC2E00"/>
    <w:rsid w:val="00FC3839"/>
    <w:rsid w:val="00FC4379"/>
    <w:rsid w:val="00FD2479"/>
    <w:rsid w:val="00FD6CA8"/>
    <w:rsid w:val="00FD70FA"/>
    <w:rsid w:val="00FE0A4A"/>
    <w:rsid w:val="00FE2C72"/>
    <w:rsid w:val="00FE50C5"/>
    <w:rsid w:val="00FF34F8"/>
    <w:rsid w:val="00FF3CED"/>
    <w:rsid w:val="00FF459B"/>
    <w:rsid w:val="00FF6D2D"/>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5A2AA8"/>
  <w15:chartTrackingRefBased/>
  <w15:docId w15:val="{F4B4017D-5927-420B-8F17-E3F0768E6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fr-CH"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7FB0"/>
  </w:style>
  <w:style w:type="paragraph" w:styleId="Titre1">
    <w:name w:val="heading 1"/>
    <w:basedOn w:val="Normal"/>
    <w:next w:val="PTxt"/>
    <w:link w:val="Titre1Car"/>
    <w:uiPriority w:val="9"/>
    <w:qFormat/>
    <w:rsid w:val="00D97ADC"/>
    <w:pPr>
      <w:keepNext/>
      <w:keepLines/>
      <w:numPr>
        <w:numId w:val="25"/>
      </w:numPr>
      <w:spacing w:before="320" w:after="0" w:line="240" w:lineRule="auto"/>
      <w:outlineLvl w:val="0"/>
    </w:pPr>
    <w:rPr>
      <w:rFonts w:asciiTheme="majorHAnsi" w:eastAsiaTheme="majorEastAsia" w:hAnsiTheme="majorHAnsi" w:cstheme="majorBidi"/>
      <w:color w:val="1481AB" w:themeColor="accent1" w:themeShade="BF"/>
      <w:sz w:val="32"/>
      <w:szCs w:val="32"/>
    </w:rPr>
  </w:style>
  <w:style w:type="paragraph" w:styleId="Titre2">
    <w:name w:val="heading 2"/>
    <w:basedOn w:val="Normal"/>
    <w:next w:val="PTxt"/>
    <w:link w:val="Titre2Car"/>
    <w:uiPriority w:val="9"/>
    <w:unhideWhenUsed/>
    <w:qFormat/>
    <w:rsid w:val="00D97ADC"/>
    <w:pPr>
      <w:keepNext/>
      <w:keepLines/>
      <w:numPr>
        <w:ilvl w:val="1"/>
        <w:numId w:val="25"/>
      </w:numPr>
      <w:spacing w:before="80" w:after="0" w:line="240" w:lineRule="auto"/>
      <w:outlineLvl w:val="1"/>
    </w:pPr>
    <w:rPr>
      <w:rFonts w:asciiTheme="majorHAnsi" w:eastAsiaTheme="majorEastAsia" w:hAnsiTheme="majorHAnsi" w:cstheme="majorBidi"/>
      <w:color w:val="1C6194" w:themeColor="accent2" w:themeShade="BF"/>
      <w:sz w:val="28"/>
      <w:szCs w:val="28"/>
    </w:rPr>
  </w:style>
  <w:style w:type="paragraph" w:styleId="Titre3">
    <w:name w:val="heading 3"/>
    <w:basedOn w:val="Normal"/>
    <w:next w:val="PTxt"/>
    <w:link w:val="Titre3Car"/>
    <w:uiPriority w:val="9"/>
    <w:unhideWhenUsed/>
    <w:qFormat/>
    <w:rsid w:val="00D97ADC"/>
    <w:pPr>
      <w:keepNext/>
      <w:keepLines/>
      <w:numPr>
        <w:ilvl w:val="2"/>
        <w:numId w:val="25"/>
      </w:numPr>
      <w:spacing w:before="40" w:after="0" w:line="240" w:lineRule="auto"/>
      <w:outlineLvl w:val="2"/>
    </w:pPr>
    <w:rPr>
      <w:rFonts w:asciiTheme="majorHAnsi" w:eastAsiaTheme="majorEastAsia" w:hAnsiTheme="majorHAnsi" w:cstheme="majorBidi"/>
      <w:color w:val="0D5672" w:themeColor="accent1" w:themeShade="80"/>
      <w:sz w:val="24"/>
      <w:szCs w:val="24"/>
    </w:rPr>
  </w:style>
  <w:style w:type="paragraph" w:styleId="Titre4">
    <w:name w:val="heading 4"/>
    <w:basedOn w:val="Normal"/>
    <w:next w:val="PTxt"/>
    <w:link w:val="Titre4Car"/>
    <w:uiPriority w:val="9"/>
    <w:unhideWhenUsed/>
    <w:qFormat/>
    <w:rsid w:val="00D97ADC"/>
    <w:pPr>
      <w:keepNext/>
      <w:keepLines/>
      <w:numPr>
        <w:ilvl w:val="3"/>
        <w:numId w:val="25"/>
      </w:numPr>
      <w:spacing w:before="40" w:after="0"/>
      <w:outlineLvl w:val="3"/>
    </w:pPr>
    <w:rPr>
      <w:rFonts w:asciiTheme="majorHAnsi" w:eastAsiaTheme="majorEastAsia" w:hAnsiTheme="majorHAnsi" w:cstheme="majorBidi"/>
      <w:color w:val="335B74" w:themeColor="text2"/>
      <w:sz w:val="22"/>
      <w:szCs w:val="22"/>
    </w:rPr>
  </w:style>
  <w:style w:type="paragraph" w:styleId="Titre5">
    <w:name w:val="heading 5"/>
    <w:basedOn w:val="PTxt"/>
    <w:next w:val="Normal"/>
    <w:link w:val="Titre5Car"/>
    <w:uiPriority w:val="9"/>
    <w:semiHidden/>
    <w:unhideWhenUsed/>
    <w:qFormat/>
    <w:rsid w:val="001F5249"/>
    <w:pPr>
      <w:keepNext/>
      <w:keepLines/>
      <w:numPr>
        <w:ilvl w:val="4"/>
        <w:numId w:val="25"/>
      </w:numPr>
      <w:spacing w:before="40" w:after="0"/>
      <w:outlineLvl w:val="4"/>
    </w:pPr>
    <w:rPr>
      <w:rFonts w:asciiTheme="majorHAnsi" w:eastAsiaTheme="majorEastAsia" w:hAnsiTheme="majorHAnsi" w:cstheme="majorBidi"/>
      <w:color w:val="335B74" w:themeColor="text2"/>
      <w:sz w:val="22"/>
      <w:szCs w:val="22"/>
    </w:rPr>
  </w:style>
  <w:style w:type="paragraph" w:styleId="Titre6">
    <w:name w:val="heading 6"/>
    <w:basedOn w:val="Normal"/>
    <w:next w:val="PTxt"/>
    <w:link w:val="Titre6Car"/>
    <w:uiPriority w:val="9"/>
    <w:semiHidden/>
    <w:unhideWhenUsed/>
    <w:qFormat/>
    <w:rsid w:val="001F5249"/>
    <w:pPr>
      <w:keepNext/>
      <w:keepLines/>
      <w:numPr>
        <w:ilvl w:val="5"/>
        <w:numId w:val="25"/>
      </w:numPr>
      <w:spacing w:before="40" w:after="0"/>
      <w:outlineLvl w:val="5"/>
    </w:pPr>
    <w:rPr>
      <w:rFonts w:asciiTheme="majorHAnsi" w:eastAsiaTheme="majorEastAsia" w:hAnsiTheme="majorHAnsi" w:cstheme="majorBidi"/>
      <w:i/>
      <w:iCs/>
      <w:color w:val="335B74" w:themeColor="text2"/>
      <w:sz w:val="21"/>
      <w:szCs w:val="21"/>
    </w:rPr>
  </w:style>
  <w:style w:type="paragraph" w:styleId="Titre7">
    <w:name w:val="heading 7"/>
    <w:basedOn w:val="Normal"/>
    <w:next w:val="Normal"/>
    <w:link w:val="Titre7Car"/>
    <w:uiPriority w:val="9"/>
    <w:semiHidden/>
    <w:unhideWhenUsed/>
    <w:qFormat/>
    <w:rsid w:val="001F5249"/>
    <w:pPr>
      <w:keepNext/>
      <w:keepLines/>
      <w:numPr>
        <w:ilvl w:val="6"/>
        <w:numId w:val="25"/>
      </w:numPr>
      <w:spacing w:before="40" w:after="0"/>
      <w:outlineLvl w:val="6"/>
    </w:pPr>
    <w:rPr>
      <w:rFonts w:asciiTheme="majorHAnsi" w:eastAsiaTheme="majorEastAsia" w:hAnsiTheme="majorHAnsi" w:cstheme="majorBidi"/>
      <w:i/>
      <w:iCs/>
      <w:color w:val="0D5672" w:themeColor="accent1" w:themeShade="80"/>
      <w:sz w:val="21"/>
      <w:szCs w:val="21"/>
    </w:rPr>
  </w:style>
  <w:style w:type="paragraph" w:styleId="Titre8">
    <w:name w:val="heading 8"/>
    <w:basedOn w:val="Normal"/>
    <w:next w:val="Normal"/>
    <w:link w:val="Titre8Car"/>
    <w:uiPriority w:val="9"/>
    <w:semiHidden/>
    <w:unhideWhenUsed/>
    <w:qFormat/>
    <w:rsid w:val="001F5249"/>
    <w:pPr>
      <w:keepNext/>
      <w:keepLines/>
      <w:numPr>
        <w:ilvl w:val="7"/>
        <w:numId w:val="25"/>
      </w:numPr>
      <w:spacing w:before="40" w:after="0"/>
      <w:outlineLvl w:val="7"/>
    </w:pPr>
    <w:rPr>
      <w:rFonts w:asciiTheme="majorHAnsi" w:eastAsiaTheme="majorEastAsia" w:hAnsiTheme="majorHAnsi" w:cstheme="majorBidi"/>
      <w:b/>
      <w:bCs/>
      <w:color w:val="335B74" w:themeColor="text2"/>
    </w:rPr>
  </w:style>
  <w:style w:type="paragraph" w:styleId="Titre9">
    <w:name w:val="heading 9"/>
    <w:basedOn w:val="Normal"/>
    <w:next w:val="Normal"/>
    <w:link w:val="Titre9Car"/>
    <w:uiPriority w:val="9"/>
    <w:semiHidden/>
    <w:unhideWhenUsed/>
    <w:qFormat/>
    <w:rsid w:val="001F5249"/>
    <w:pPr>
      <w:keepNext/>
      <w:keepLines/>
      <w:numPr>
        <w:ilvl w:val="8"/>
        <w:numId w:val="25"/>
      </w:numPr>
      <w:spacing w:before="40" w:after="0"/>
      <w:outlineLvl w:val="8"/>
    </w:pPr>
    <w:rPr>
      <w:rFonts w:asciiTheme="majorHAnsi" w:eastAsiaTheme="majorEastAsia" w:hAnsiTheme="majorHAnsi" w:cstheme="majorBidi"/>
      <w:b/>
      <w:bCs/>
      <w:i/>
      <w:iCs/>
      <w:color w:val="335B74" w:themeColor="text2"/>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Accentuation">
    <w:name w:val="Emphasis"/>
    <w:basedOn w:val="Policepardfaut"/>
    <w:uiPriority w:val="20"/>
    <w:qFormat/>
    <w:rsid w:val="001F5249"/>
    <w:rPr>
      <w:i/>
      <w:iCs/>
    </w:rPr>
  </w:style>
  <w:style w:type="character" w:styleId="Appeldenotedefin">
    <w:name w:val="endnote reference"/>
    <w:basedOn w:val="Policepardfaut"/>
    <w:semiHidden/>
    <w:rsid w:val="00546BD8"/>
    <w:rPr>
      <w:vertAlign w:val="superscript"/>
    </w:rPr>
  </w:style>
  <w:style w:type="character" w:styleId="Appelnotedebasdep">
    <w:name w:val="footnote reference"/>
    <w:basedOn w:val="Policepardfaut"/>
    <w:semiHidden/>
    <w:rsid w:val="00546BD8"/>
    <w:rPr>
      <w:vertAlign w:val="superscript"/>
    </w:rPr>
  </w:style>
  <w:style w:type="character" w:customStyle="1" w:styleId="br0">
    <w:name w:val="br0"/>
    <w:basedOn w:val="Policepardfaut"/>
    <w:rsid w:val="00546BD8"/>
  </w:style>
  <w:style w:type="paragraph" w:customStyle="1" w:styleId="PCode1">
    <w:name w:val="P_Code_1"/>
    <w:basedOn w:val="Normal"/>
    <w:qFormat/>
    <w:rsid w:val="00546BD8"/>
    <w:pPr>
      <w:pBdr>
        <w:top w:val="dashed" w:sz="4" w:space="1" w:color="auto"/>
        <w:left w:val="dashed" w:sz="4" w:space="4" w:color="auto"/>
        <w:bottom w:val="dashed" w:sz="4" w:space="1" w:color="auto"/>
        <w:right w:val="dashed" w:sz="4" w:space="1" w:color="auto"/>
      </w:pBdr>
      <w:shd w:val="clear" w:color="auto" w:fill="FDF4BB"/>
      <w:tabs>
        <w:tab w:val="left" w:pos="994"/>
        <w:tab w:val="left" w:pos="1420"/>
        <w:tab w:val="left" w:pos="1846"/>
        <w:tab w:val="left" w:pos="2272"/>
      </w:tabs>
      <w:ind w:left="568" w:right="550"/>
    </w:pPr>
    <w:rPr>
      <w:rFonts w:ascii="Courier New" w:hAnsi="Courier New" w:cs="Courier New"/>
      <w:b/>
      <w:noProof/>
      <w:sz w:val="18"/>
      <w:lang w:val="en-GB"/>
    </w:rPr>
  </w:style>
  <w:style w:type="paragraph" w:customStyle="1" w:styleId="PCode2">
    <w:name w:val="P_Code_2"/>
    <w:basedOn w:val="PCode1"/>
    <w:qFormat/>
    <w:rsid w:val="00546BD8"/>
    <w:pPr>
      <w:shd w:val="clear" w:color="auto" w:fill="E5FFE5"/>
    </w:pPr>
  </w:style>
  <w:style w:type="paragraph" w:customStyle="1" w:styleId="PCode3">
    <w:name w:val="P_Code_3"/>
    <w:basedOn w:val="PCode1"/>
    <w:qFormat/>
    <w:rsid w:val="00546BD8"/>
    <w:pPr>
      <w:shd w:val="clear" w:color="auto" w:fill="FFCF9F"/>
    </w:pPr>
    <w:rPr>
      <w:lang w:val="fr-CH"/>
    </w:rPr>
  </w:style>
  <w:style w:type="paragraph" w:customStyle="1" w:styleId="PCode4">
    <w:name w:val="P_Code_4"/>
    <w:basedOn w:val="PCode1"/>
    <w:qFormat/>
    <w:rsid w:val="00546BD8"/>
    <w:pPr>
      <w:shd w:val="clear" w:color="auto" w:fill="DBE4F1"/>
    </w:pPr>
  </w:style>
  <w:style w:type="paragraph" w:customStyle="1" w:styleId="PCode5">
    <w:name w:val="P_Code_5"/>
    <w:basedOn w:val="PCode4"/>
    <w:qFormat/>
    <w:rsid w:val="00546BD8"/>
    <w:pPr>
      <w:shd w:val="clear" w:color="auto" w:fill="EEECE1"/>
    </w:pPr>
    <w:rPr>
      <w:lang w:val="fr-CH"/>
    </w:rPr>
  </w:style>
  <w:style w:type="table" w:styleId="Colonnesdetableau5">
    <w:name w:val="Table Columns 5"/>
    <w:basedOn w:val="TableauNormal"/>
    <w:rsid w:val="00546BD8"/>
    <w:pPr>
      <w:spacing w:after="0" w:line="240" w:lineRule="auto"/>
    </w:pPr>
    <w:rPr>
      <w:rFonts w:ascii="Times New Roman" w:hAnsi="Times New Roman" w:cs="Times New Roman"/>
      <w:lang w:eastAsia="fr-CH"/>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customStyle="1" w:styleId="com">
    <w:name w:val="com"/>
    <w:basedOn w:val="Policepardfaut"/>
    <w:rsid w:val="00546BD8"/>
  </w:style>
  <w:style w:type="character" w:customStyle="1" w:styleId="comment1">
    <w:name w:val="comment1"/>
    <w:basedOn w:val="Policepardfaut"/>
    <w:rsid w:val="00546BD8"/>
    <w:rPr>
      <w:color w:val="969696"/>
    </w:rPr>
  </w:style>
  <w:style w:type="paragraph" w:styleId="Commentaire">
    <w:name w:val="annotation text"/>
    <w:basedOn w:val="Normal"/>
    <w:link w:val="CommentaireCar"/>
    <w:semiHidden/>
    <w:rsid w:val="00546BD8"/>
  </w:style>
  <w:style w:type="character" w:customStyle="1" w:styleId="CommentaireCar">
    <w:name w:val="Commentaire Car"/>
    <w:basedOn w:val="Policepardfaut"/>
    <w:link w:val="Commentaire"/>
    <w:semiHidden/>
    <w:rsid w:val="00546BD8"/>
    <w:rPr>
      <w:rFonts w:ascii="Arial" w:eastAsia="Times New Roman" w:hAnsi="Arial" w:cs="Times New Roman"/>
      <w:szCs w:val="24"/>
      <w:lang w:eastAsia="fr-FR"/>
    </w:rPr>
  </w:style>
  <w:style w:type="paragraph" w:customStyle="1" w:styleId="Default">
    <w:name w:val="Default"/>
    <w:rsid w:val="00546BD8"/>
    <w:pPr>
      <w:autoSpaceDE w:val="0"/>
      <w:autoSpaceDN w:val="0"/>
      <w:adjustRightInd w:val="0"/>
      <w:spacing w:after="0" w:line="240" w:lineRule="auto"/>
    </w:pPr>
    <w:rPr>
      <w:rFonts w:ascii="Consolas" w:hAnsi="Consolas" w:cs="Consolas"/>
      <w:color w:val="000000"/>
      <w:sz w:val="24"/>
      <w:szCs w:val="24"/>
      <w:lang w:eastAsia="fr-CH"/>
    </w:rPr>
  </w:style>
  <w:style w:type="character" w:styleId="lev">
    <w:name w:val="Strong"/>
    <w:basedOn w:val="Policepardfaut"/>
    <w:uiPriority w:val="22"/>
    <w:qFormat/>
    <w:rsid w:val="001F5249"/>
    <w:rPr>
      <w:b/>
      <w:bCs/>
    </w:rPr>
  </w:style>
  <w:style w:type="paragraph" w:styleId="En-tte">
    <w:name w:val="header"/>
    <w:basedOn w:val="Normal"/>
    <w:link w:val="En-tteCar"/>
    <w:semiHidden/>
    <w:rsid w:val="00546BD8"/>
    <w:pPr>
      <w:pBdr>
        <w:bottom w:val="single" w:sz="4" w:space="1" w:color="auto"/>
      </w:pBdr>
      <w:tabs>
        <w:tab w:val="center" w:pos="5112"/>
        <w:tab w:val="right" w:pos="9372"/>
      </w:tabs>
      <w:spacing w:line="480" w:lineRule="auto"/>
    </w:pPr>
    <w:rPr>
      <w:b/>
      <w:i/>
    </w:rPr>
  </w:style>
  <w:style w:type="character" w:customStyle="1" w:styleId="En-tteCar">
    <w:name w:val="En-tête Car"/>
    <w:basedOn w:val="Policepardfaut"/>
    <w:link w:val="En-tte"/>
    <w:semiHidden/>
    <w:rsid w:val="00546BD8"/>
    <w:rPr>
      <w:rFonts w:ascii="Arial" w:eastAsia="Times New Roman" w:hAnsi="Arial" w:cs="Times New Roman"/>
      <w:b/>
      <w:i/>
      <w:szCs w:val="24"/>
      <w:lang w:eastAsia="fr-FR"/>
    </w:rPr>
  </w:style>
  <w:style w:type="table" w:styleId="Grilledutableau">
    <w:name w:val="Table Grid"/>
    <w:basedOn w:val="TableauNormal"/>
    <w:uiPriority w:val="59"/>
    <w:rsid w:val="00546BD8"/>
    <w:pPr>
      <w:spacing w:after="0" w:line="240" w:lineRule="auto"/>
    </w:pPr>
    <w:rPr>
      <w:rFonts w:ascii="Times New Roman" w:hAnsi="Times New Roman" w:cs="Times New Roman"/>
      <w:lang w:eastAsia="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age-source">
    <w:name w:val="Image - source"/>
    <w:basedOn w:val="Normal"/>
    <w:next w:val="Retrait1"/>
    <w:rsid w:val="00546BD8"/>
    <w:pPr>
      <w:jc w:val="center"/>
    </w:pPr>
    <w:rPr>
      <w:rFonts w:cs="Arial"/>
      <w:i/>
      <w:sz w:val="18"/>
      <w:szCs w:val="16"/>
    </w:rPr>
  </w:style>
  <w:style w:type="paragraph" w:customStyle="1" w:styleId="Retrait1">
    <w:name w:val="Retrait 1"/>
    <w:basedOn w:val="Normal"/>
    <w:rsid w:val="00546BD8"/>
    <w:pPr>
      <w:jc w:val="both"/>
    </w:pPr>
  </w:style>
  <w:style w:type="paragraph" w:customStyle="1" w:styleId="Imagecentre">
    <w:name w:val="Image centrée"/>
    <w:basedOn w:val="Retrait1"/>
    <w:next w:val="Image-source"/>
    <w:rsid w:val="00546BD8"/>
    <w:pPr>
      <w:spacing w:before="100" w:beforeAutospacing="1"/>
      <w:jc w:val="center"/>
    </w:pPr>
  </w:style>
  <w:style w:type="paragraph" w:customStyle="1" w:styleId="Infotableau2">
    <w:name w:val="Info tableau 2"/>
    <w:basedOn w:val="Normal"/>
    <w:next w:val="Normal"/>
    <w:rsid w:val="00546BD8"/>
    <w:pPr>
      <w:spacing w:before="120"/>
    </w:pPr>
    <w:rPr>
      <w:rFonts w:cs="Arial"/>
      <w:b/>
      <w:bCs/>
    </w:rPr>
  </w:style>
  <w:style w:type="paragraph" w:customStyle="1" w:styleId="Interparagraphe">
    <w:name w:val="Interparagraphe"/>
    <w:basedOn w:val="Normal"/>
    <w:link w:val="InterparagrapheCar"/>
    <w:rsid w:val="00546BD8"/>
    <w:rPr>
      <w:sz w:val="12"/>
      <w:szCs w:val="12"/>
    </w:rPr>
  </w:style>
  <w:style w:type="character" w:customStyle="1" w:styleId="InterparagrapheCar">
    <w:name w:val="Interparagraphe Car"/>
    <w:basedOn w:val="Policepardfaut"/>
    <w:link w:val="Interparagraphe"/>
    <w:rsid w:val="00546BD8"/>
    <w:rPr>
      <w:rFonts w:ascii="Arial" w:eastAsia="Times New Roman" w:hAnsi="Arial" w:cs="Times New Roman"/>
      <w:sz w:val="12"/>
      <w:szCs w:val="12"/>
      <w:lang w:eastAsia="fr-FR"/>
    </w:rPr>
  </w:style>
  <w:style w:type="character" w:customStyle="1" w:styleId="kwd">
    <w:name w:val="kwd"/>
    <w:basedOn w:val="Policepardfaut"/>
    <w:rsid w:val="00546BD8"/>
  </w:style>
  <w:style w:type="character" w:styleId="Lienhypertexte">
    <w:name w:val="Hyperlink"/>
    <w:basedOn w:val="Policepardfaut"/>
    <w:uiPriority w:val="99"/>
    <w:rsid w:val="00546BD8"/>
    <w:rPr>
      <w:rFonts w:ascii="Arial" w:hAnsi="Arial"/>
      <w:color w:val="0000FF"/>
      <w:sz w:val="22"/>
      <w:u w:val="single"/>
    </w:rPr>
  </w:style>
  <w:style w:type="character" w:styleId="Lienhypertextesuivivisit">
    <w:name w:val="FollowedHyperlink"/>
    <w:basedOn w:val="Lienhypertexte"/>
    <w:semiHidden/>
    <w:rsid w:val="00546BD8"/>
    <w:rPr>
      <w:rFonts w:ascii="Arial" w:hAnsi="Arial"/>
      <w:color w:val="0000FF"/>
      <w:sz w:val="22"/>
      <w:szCs w:val="18"/>
      <w:u w:val="single"/>
    </w:rPr>
  </w:style>
  <w:style w:type="character" w:customStyle="1" w:styleId="literal1">
    <w:name w:val="literal1"/>
    <w:basedOn w:val="Policepardfaut"/>
    <w:rsid w:val="00546BD8"/>
    <w:rPr>
      <w:color w:val="0000E6"/>
    </w:rPr>
  </w:style>
  <w:style w:type="character" w:styleId="MachinecrireHTML">
    <w:name w:val="HTML Typewriter"/>
    <w:basedOn w:val="Policepardfaut"/>
    <w:uiPriority w:val="99"/>
    <w:semiHidden/>
    <w:unhideWhenUsed/>
    <w:rsid w:val="00546BD8"/>
    <w:rPr>
      <w:rFonts w:ascii="Courier New" w:eastAsia="Times New Roman" w:hAnsi="Courier New" w:cs="Courier New"/>
      <w:sz w:val="20"/>
      <w:szCs w:val="20"/>
    </w:rPr>
  </w:style>
  <w:style w:type="character" w:styleId="Marquedecommentaire">
    <w:name w:val="annotation reference"/>
    <w:basedOn w:val="Policepardfaut"/>
    <w:semiHidden/>
    <w:rsid w:val="00546BD8"/>
    <w:rPr>
      <w:sz w:val="16"/>
      <w:szCs w:val="16"/>
    </w:rPr>
  </w:style>
  <w:style w:type="character" w:customStyle="1" w:styleId="Mentionnonrsolue1">
    <w:name w:val="Mention non résolue1"/>
    <w:basedOn w:val="Policepardfaut"/>
    <w:uiPriority w:val="99"/>
    <w:semiHidden/>
    <w:unhideWhenUsed/>
    <w:rsid w:val="00546BD8"/>
    <w:rPr>
      <w:color w:val="808080"/>
      <w:shd w:val="clear" w:color="auto" w:fill="E6E6E6"/>
    </w:rPr>
  </w:style>
  <w:style w:type="paragraph" w:customStyle="1" w:styleId="Miseenvidencecentre">
    <w:name w:val="Mise en évidence centrée"/>
    <w:basedOn w:val="PCode1"/>
    <w:rsid w:val="00546BD8"/>
    <w:pPr>
      <w:shd w:val="clear" w:color="auto" w:fill="auto"/>
      <w:tabs>
        <w:tab w:val="clear" w:pos="994"/>
        <w:tab w:val="clear" w:pos="1420"/>
        <w:tab w:val="clear" w:pos="1846"/>
        <w:tab w:val="clear" w:pos="2272"/>
      </w:tabs>
      <w:spacing w:before="100" w:beforeAutospacing="1" w:after="100" w:afterAutospacing="1"/>
      <w:ind w:left="1136" w:right="1402"/>
      <w:jc w:val="center"/>
    </w:pPr>
    <w:rPr>
      <w:rFonts w:ascii="Verdana" w:hAnsi="Verdana"/>
      <w:sz w:val="24"/>
      <w:lang w:val="fr-CH"/>
    </w:rPr>
  </w:style>
  <w:style w:type="paragraph" w:customStyle="1" w:styleId="Miseenvidencegauche">
    <w:name w:val="Mise en évidence gauche"/>
    <w:basedOn w:val="Normal"/>
    <w:rsid w:val="00546BD8"/>
    <w:pPr>
      <w:pBdr>
        <w:top w:val="wave" w:sz="6" w:space="7" w:color="auto"/>
        <w:left w:val="wave" w:sz="6" w:space="4" w:color="auto"/>
        <w:bottom w:val="wave" w:sz="6" w:space="7" w:color="auto"/>
        <w:right w:val="wave" w:sz="6" w:space="12" w:color="auto"/>
      </w:pBdr>
      <w:shd w:val="clear" w:color="auto" w:fill="F0DF9B"/>
      <w:spacing w:before="60" w:after="60"/>
      <w:ind w:left="568" w:right="550"/>
    </w:pPr>
  </w:style>
  <w:style w:type="paragraph" w:styleId="Notedebasdepage">
    <w:name w:val="footnote text"/>
    <w:basedOn w:val="Normal"/>
    <w:link w:val="NotedebasdepageCar"/>
    <w:semiHidden/>
    <w:rsid w:val="00546BD8"/>
  </w:style>
  <w:style w:type="character" w:customStyle="1" w:styleId="NotedebasdepageCar">
    <w:name w:val="Note de bas de page Car"/>
    <w:basedOn w:val="Policepardfaut"/>
    <w:link w:val="Notedebasdepage"/>
    <w:semiHidden/>
    <w:rsid w:val="00546BD8"/>
    <w:rPr>
      <w:rFonts w:ascii="Arial" w:eastAsia="Times New Roman" w:hAnsi="Arial" w:cs="Times New Roman"/>
      <w:szCs w:val="24"/>
      <w:lang w:eastAsia="fr-FR"/>
    </w:rPr>
  </w:style>
  <w:style w:type="paragraph" w:styleId="Notedefin">
    <w:name w:val="endnote text"/>
    <w:basedOn w:val="Normal"/>
    <w:link w:val="NotedefinCar"/>
    <w:semiHidden/>
    <w:rsid w:val="00546BD8"/>
  </w:style>
  <w:style w:type="character" w:customStyle="1" w:styleId="NotedefinCar">
    <w:name w:val="Note de fin Car"/>
    <w:basedOn w:val="Policepardfaut"/>
    <w:link w:val="Notedefin"/>
    <w:semiHidden/>
    <w:rsid w:val="00546BD8"/>
    <w:rPr>
      <w:rFonts w:ascii="Arial" w:eastAsia="Times New Roman" w:hAnsi="Arial" w:cs="Times New Roman"/>
      <w:szCs w:val="24"/>
      <w:lang w:eastAsia="fr-FR"/>
    </w:rPr>
  </w:style>
  <w:style w:type="paragraph" w:customStyle="1" w:styleId="Noteouremarque">
    <w:name w:val="Note ou remarque"/>
    <w:basedOn w:val="Normal"/>
    <w:next w:val="Retrait1"/>
    <w:rsid w:val="00546BD8"/>
    <w:pPr>
      <w:ind w:left="1278" w:right="-18" w:hanging="1278"/>
    </w:pPr>
  </w:style>
  <w:style w:type="paragraph" w:styleId="Objetducommentaire">
    <w:name w:val="annotation subject"/>
    <w:basedOn w:val="Commentaire"/>
    <w:next w:val="Commentaire"/>
    <w:link w:val="ObjetducommentaireCar"/>
    <w:semiHidden/>
    <w:rsid w:val="00546BD8"/>
    <w:rPr>
      <w:b/>
      <w:bCs/>
    </w:rPr>
  </w:style>
  <w:style w:type="character" w:customStyle="1" w:styleId="ObjetducommentaireCar">
    <w:name w:val="Objet du commentaire Car"/>
    <w:basedOn w:val="CommentaireCar"/>
    <w:link w:val="Objetducommentaire"/>
    <w:semiHidden/>
    <w:rsid w:val="00546BD8"/>
    <w:rPr>
      <w:rFonts w:ascii="Arial" w:eastAsia="Times New Roman" w:hAnsi="Arial" w:cs="Times New Roman"/>
      <w:b/>
      <w:bCs/>
      <w:szCs w:val="24"/>
      <w:lang w:eastAsia="fr-FR"/>
    </w:rPr>
  </w:style>
  <w:style w:type="paragraph" w:styleId="Paragraphedeliste">
    <w:name w:val="List Paragraph"/>
    <w:basedOn w:val="Normal"/>
    <w:uiPriority w:val="34"/>
    <w:qFormat/>
    <w:rsid w:val="00546BD8"/>
    <w:pPr>
      <w:ind w:left="720"/>
      <w:contextualSpacing/>
    </w:pPr>
  </w:style>
  <w:style w:type="paragraph" w:customStyle="1" w:styleId="Paragraphenumrot">
    <w:name w:val="Paragraphe numéroté"/>
    <w:basedOn w:val="Normal"/>
    <w:rsid w:val="00546BD8"/>
    <w:pPr>
      <w:numPr>
        <w:numId w:val="8"/>
      </w:numPr>
      <w:tabs>
        <w:tab w:val="clear" w:pos="397"/>
        <w:tab w:val="num" w:pos="426"/>
      </w:tabs>
      <w:spacing w:after="60"/>
    </w:pPr>
    <w:rPr>
      <w:rFonts w:ascii="Cambria" w:hAnsi="Cambria"/>
      <w:bCs/>
      <w:szCs w:val="22"/>
    </w:rPr>
  </w:style>
  <w:style w:type="paragraph" w:styleId="Pieddepage">
    <w:name w:val="footer"/>
    <w:basedOn w:val="Normal"/>
    <w:link w:val="PieddepageCar"/>
    <w:semiHidden/>
    <w:rsid w:val="00546BD8"/>
    <w:pPr>
      <w:pBdr>
        <w:top w:val="single" w:sz="4" w:space="1" w:color="auto"/>
      </w:pBdr>
      <w:tabs>
        <w:tab w:val="center" w:pos="4536"/>
        <w:tab w:val="right" w:pos="9356"/>
      </w:tabs>
    </w:pPr>
    <w:rPr>
      <w:rFonts w:cs="Arial"/>
      <w:b/>
      <w:i/>
    </w:rPr>
  </w:style>
  <w:style w:type="character" w:customStyle="1" w:styleId="PieddepageCar">
    <w:name w:val="Pied de page Car"/>
    <w:basedOn w:val="Policepardfaut"/>
    <w:link w:val="Pieddepage"/>
    <w:semiHidden/>
    <w:rsid w:val="00546BD8"/>
    <w:rPr>
      <w:rFonts w:ascii="Arial" w:eastAsia="Times New Roman" w:hAnsi="Arial" w:cs="Arial"/>
      <w:b/>
      <w:i/>
      <w:szCs w:val="24"/>
      <w:lang w:eastAsia="fr-FR"/>
    </w:rPr>
  </w:style>
  <w:style w:type="character" w:customStyle="1" w:styleId="pln">
    <w:name w:val="pln"/>
    <w:basedOn w:val="Policepardfaut"/>
    <w:rsid w:val="00546BD8"/>
  </w:style>
  <w:style w:type="paragraph" w:styleId="PrformatHTML">
    <w:name w:val="HTML Preformatted"/>
    <w:basedOn w:val="Normal"/>
    <w:link w:val="PrformatHTMLCar"/>
    <w:uiPriority w:val="99"/>
    <w:semiHidden/>
    <w:unhideWhenUsed/>
    <w:rsid w:val="00546BD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onospaced" w:hAnsi="Monospaced" w:cs="Courier New"/>
      <w:color w:val="000000"/>
      <w:lang w:eastAsia="fr-CH"/>
    </w:rPr>
  </w:style>
  <w:style w:type="character" w:customStyle="1" w:styleId="PrformatHTMLCar">
    <w:name w:val="Préformaté HTML Car"/>
    <w:basedOn w:val="Policepardfaut"/>
    <w:link w:val="PrformatHTML"/>
    <w:uiPriority w:val="99"/>
    <w:semiHidden/>
    <w:rsid w:val="00546BD8"/>
    <w:rPr>
      <w:rFonts w:ascii="Monospaced" w:eastAsia="Times New Roman" w:hAnsi="Monospaced" w:cs="Courier New"/>
      <w:color w:val="000000"/>
      <w:sz w:val="20"/>
      <w:szCs w:val="20"/>
      <w:shd w:val="clear" w:color="auto" w:fill="FFFFFF"/>
      <w:lang w:eastAsia="fr-CH"/>
    </w:rPr>
  </w:style>
  <w:style w:type="paragraph" w:customStyle="1" w:styleId="Puce1">
    <w:name w:val="Puce 1"/>
    <w:rsid w:val="00546BD8"/>
    <w:pPr>
      <w:numPr>
        <w:numId w:val="10"/>
      </w:numPr>
      <w:spacing w:after="60" w:line="240" w:lineRule="auto"/>
      <w:jc w:val="both"/>
    </w:pPr>
    <w:rPr>
      <w:rFonts w:asciiTheme="majorHAnsi" w:hAnsiTheme="majorHAnsi" w:cs="Times New Roman"/>
      <w:sz w:val="24"/>
      <w:szCs w:val="24"/>
      <w:lang w:val="fr-FR" w:eastAsia="fr-FR"/>
    </w:rPr>
  </w:style>
  <w:style w:type="paragraph" w:customStyle="1" w:styleId="Puce2">
    <w:name w:val="Puce 2"/>
    <w:basedOn w:val="Puce1"/>
    <w:rsid w:val="00546BD8"/>
    <w:pPr>
      <w:numPr>
        <w:ilvl w:val="1"/>
      </w:numPr>
      <w:tabs>
        <w:tab w:val="left" w:pos="709"/>
      </w:tabs>
    </w:pPr>
  </w:style>
  <w:style w:type="character" w:customStyle="1" w:styleId="pun">
    <w:name w:val="pun"/>
    <w:basedOn w:val="Policepardfaut"/>
    <w:rsid w:val="00546BD8"/>
  </w:style>
  <w:style w:type="paragraph" w:customStyle="1" w:styleId="Retrait2sansespavantaprs">
    <w:name w:val="Retrait 2 (sans esp. avant+après)"/>
    <w:basedOn w:val="Retrait1"/>
    <w:rsid w:val="00546BD8"/>
    <w:pPr>
      <w:spacing w:after="0"/>
    </w:pPr>
  </w:style>
  <w:style w:type="paragraph" w:customStyle="1" w:styleId="Retrait3aliggauche">
    <w:name w:val="Retrait 3 (alig. gauche)"/>
    <w:basedOn w:val="Retrait1"/>
    <w:rsid w:val="00546BD8"/>
  </w:style>
  <w:style w:type="paragraph" w:customStyle="1" w:styleId="Retrait4aligncentr">
    <w:name w:val="Retrait 4 (align. centré)"/>
    <w:basedOn w:val="Retrait3aliggauche"/>
    <w:rsid w:val="00546BD8"/>
    <w:pPr>
      <w:jc w:val="center"/>
    </w:pPr>
  </w:style>
  <w:style w:type="character" w:customStyle="1" w:styleId="st01">
    <w:name w:val="st01"/>
    <w:basedOn w:val="Policepardfaut"/>
    <w:rsid w:val="00546BD8"/>
    <w:rPr>
      <w:rFonts w:ascii="Monospaced" w:hAnsi="Monospaced" w:hint="default"/>
      <w:b/>
      <w:bCs/>
      <w:color w:val="969696"/>
    </w:rPr>
  </w:style>
  <w:style w:type="character" w:customStyle="1" w:styleId="st11">
    <w:name w:val="st11"/>
    <w:basedOn w:val="Policepardfaut"/>
    <w:rsid w:val="00546BD8"/>
    <w:rPr>
      <w:rFonts w:ascii="Monospaced" w:hAnsi="Monospaced" w:hint="default"/>
      <w:b/>
      <w:bCs/>
      <w:color w:val="9999FF"/>
    </w:rPr>
  </w:style>
  <w:style w:type="character" w:customStyle="1" w:styleId="st21">
    <w:name w:val="st21"/>
    <w:basedOn w:val="Policepardfaut"/>
    <w:rsid w:val="00546BD8"/>
    <w:rPr>
      <w:rFonts w:ascii="Monospaced" w:hAnsi="Monospaced" w:hint="default"/>
      <w:b/>
      <w:bCs/>
    </w:rPr>
  </w:style>
  <w:style w:type="character" w:customStyle="1" w:styleId="st31">
    <w:name w:val="st31"/>
    <w:basedOn w:val="Policepardfaut"/>
    <w:rsid w:val="00546BD8"/>
    <w:rPr>
      <w:rFonts w:ascii="Monospaced" w:hAnsi="Monospaced" w:hint="default"/>
      <w:i/>
      <w:iCs/>
      <w:color w:val="009900"/>
    </w:rPr>
  </w:style>
  <w:style w:type="character" w:customStyle="1" w:styleId="st41">
    <w:name w:val="st41"/>
    <w:basedOn w:val="Policepardfaut"/>
    <w:rsid w:val="00546BD8"/>
    <w:rPr>
      <w:rFonts w:ascii="Monospaced" w:hAnsi="Monospaced" w:hint="default"/>
      <w:i/>
      <w:iCs/>
      <w:color w:val="009900"/>
    </w:rPr>
  </w:style>
  <w:style w:type="character" w:customStyle="1" w:styleId="st51">
    <w:name w:val="st51"/>
    <w:basedOn w:val="Policepardfaut"/>
    <w:rsid w:val="00546BD8"/>
    <w:rPr>
      <w:color w:val="009900"/>
    </w:rPr>
  </w:style>
  <w:style w:type="character" w:customStyle="1" w:styleId="st61">
    <w:name w:val="st61"/>
    <w:basedOn w:val="Policepardfaut"/>
    <w:rsid w:val="00546BD8"/>
    <w:rPr>
      <w:rFonts w:ascii="Monospaced" w:hAnsi="Monospaced" w:hint="default"/>
      <w:i/>
      <w:iCs/>
      <w:color w:val="009900"/>
    </w:rPr>
  </w:style>
  <w:style w:type="character" w:customStyle="1" w:styleId="str">
    <w:name w:val="str"/>
    <w:basedOn w:val="Policepardfaut"/>
    <w:rsid w:val="00546BD8"/>
  </w:style>
  <w:style w:type="character" w:customStyle="1" w:styleId="string1">
    <w:name w:val="string1"/>
    <w:basedOn w:val="Policepardfaut"/>
    <w:rsid w:val="00546BD8"/>
    <w:rPr>
      <w:color w:val="CE7B00"/>
    </w:rPr>
  </w:style>
  <w:style w:type="paragraph" w:customStyle="1" w:styleId="StyleMiseenvidencegauche">
    <w:name w:val="Style Mise en évidence gauche"/>
    <w:basedOn w:val="Miseenvidencegauche"/>
    <w:rsid w:val="00546BD8"/>
    <w:pPr>
      <w:ind w:left="426"/>
    </w:pPr>
  </w:style>
  <w:style w:type="paragraph" w:customStyle="1" w:styleId="Titreauteur">
    <w:name w:val="Titre auteur"/>
    <w:basedOn w:val="Sansinterligne"/>
    <w:semiHidden/>
    <w:rsid w:val="00677210"/>
    <w:pPr>
      <w:spacing w:before="600"/>
      <w:jc w:val="right"/>
    </w:pPr>
    <w:rPr>
      <w:caps/>
      <w:color w:val="E2E2E2" w:themeColor="text1" w:themeTint="D9"/>
      <w:sz w:val="28"/>
      <w:szCs w:val="28"/>
    </w:rPr>
  </w:style>
  <w:style w:type="paragraph" w:customStyle="1" w:styleId="StyleTitreauteurAprs48pt">
    <w:name w:val="Style Titre auteur + Après : 48 pt"/>
    <w:basedOn w:val="Titreauteur"/>
    <w:rsid w:val="00546BD8"/>
    <w:pPr>
      <w:spacing w:before="720" w:after="480"/>
    </w:pPr>
    <w:rPr>
      <w:szCs w:val="20"/>
    </w:rPr>
  </w:style>
  <w:style w:type="table" w:styleId="Tableauclassique4">
    <w:name w:val="Table Classic 4"/>
    <w:basedOn w:val="TableauNormal"/>
    <w:rsid w:val="00546BD8"/>
    <w:pPr>
      <w:spacing w:after="0" w:line="240" w:lineRule="auto"/>
    </w:pPr>
    <w:rPr>
      <w:rFonts w:ascii="Times New Roman" w:hAnsi="Times New Roman" w:cs="Times New Roman"/>
      <w:lang w:eastAsia="fr-CH"/>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Textedebulles">
    <w:name w:val="Balloon Text"/>
    <w:basedOn w:val="Normal"/>
    <w:link w:val="TextedebullesCar"/>
    <w:semiHidden/>
    <w:rsid w:val="00546BD8"/>
    <w:rPr>
      <w:rFonts w:ascii="Tahoma" w:hAnsi="Tahoma" w:cs="Tahoma"/>
      <w:sz w:val="16"/>
      <w:szCs w:val="16"/>
    </w:rPr>
  </w:style>
  <w:style w:type="character" w:customStyle="1" w:styleId="TextedebullesCar">
    <w:name w:val="Texte de bulles Car"/>
    <w:basedOn w:val="Policepardfaut"/>
    <w:link w:val="Textedebulles"/>
    <w:semiHidden/>
    <w:rsid w:val="00546BD8"/>
    <w:rPr>
      <w:rFonts w:ascii="Tahoma" w:eastAsia="Times New Roman" w:hAnsi="Tahoma" w:cs="Tahoma"/>
      <w:sz w:val="16"/>
      <w:szCs w:val="16"/>
      <w:lang w:eastAsia="fr-FR"/>
    </w:rPr>
  </w:style>
  <w:style w:type="character" w:styleId="Textedelespacerserv">
    <w:name w:val="Placeholder Text"/>
    <w:basedOn w:val="Policepardfaut"/>
    <w:uiPriority w:val="99"/>
    <w:semiHidden/>
    <w:rsid w:val="00546BD8"/>
    <w:rPr>
      <w:color w:val="808080"/>
    </w:rPr>
  </w:style>
  <w:style w:type="character" w:customStyle="1" w:styleId="Titre1Car">
    <w:name w:val="Titre 1 Car"/>
    <w:basedOn w:val="Policepardfaut"/>
    <w:link w:val="Titre1"/>
    <w:uiPriority w:val="9"/>
    <w:rsid w:val="00D97ADC"/>
    <w:rPr>
      <w:rFonts w:asciiTheme="majorHAnsi" w:eastAsiaTheme="majorEastAsia" w:hAnsiTheme="majorHAnsi" w:cstheme="majorBidi"/>
      <w:color w:val="1481AB" w:themeColor="accent1" w:themeShade="BF"/>
      <w:sz w:val="32"/>
      <w:szCs w:val="32"/>
    </w:rPr>
  </w:style>
  <w:style w:type="character" w:customStyle="1" w:styleId="Titre2Car">
    <w:name w:val="Titre 2 Car"/>
    <w:basedOn w:val="Policepardfaut"/>
    <w:link w:val="Titre2"/>
    <w:uiPriority w:val="9"/>
    <w:rsid w:val="00D97ADC"/>
    <w:rPr>
      <w:rFonts w:asciiTheme="majorHAnsi" w:eastAsiaTheme="majorEastAsia" w:hAnsiTheme="majorHAnsi" w:cstheme="majorBidi"/>
      <w:color w:val="1C6194" w:themeColor="accent2" w:themeShade="BF"/>
      <w:sz w:val="28"/>
      <w:szCs w:val="28"/>
    </w:rPr>
  </w:style>
  <w:style w:type="character" w:customStyle="1" w:styleId="Titre3Car">
    <w:name w:val="Titre 3 Car"/>
    <w:basedOn w:val="Policepardfaut"/>
    <w:link w:val="Titre3"/>
    <w:uiPriority w:val="9"/>
    <w:rsid w:val="00D97ADC"/>
    <w:rPr>
      <w:rFonts w:asciiTheme="majorHAnsi" w:eastAsiaTheme="majorEastAsia" w:hAnsiTheme="majorHAnsi" w:cstheme="majorBidi"/>
      <w:color w:val="0D5672" w:themeColor="accent1" w:themeShade="80"/>
      <w:sz w:val="24"/>
      <w:szCs w:val="24"/>
    </w:rPr>
  </w:style>
  <w:style w:type="character" w:customStyle="1" w:styleId="Titre4Car">
    <w:name w:val="Titre 4 Car"/>
    <w:basedOn w:val="Policepardfaut"/>
    <w:link w:val="Titre4"/>
    <w:uiPriority w:val="9"/>
    <w:rsid w:val="00D97ADC"/>
    <w:rPr>
      <w:rFonts w:asciiTheme="majorHAnsi" w:eastAsiaTheme="majorEastAsia" w:hAnsiTheme="majorHAnsi" w:cstheme="majorBidi"/>
      <w:color w:val="335B74" w:themeColor="text2"/>
      <w:sz w:val="22"/>
      <w:szCs w:val="22"/>
    </w:rPr>
  </w:style>
  <w:style w:type="character" w:customStyle="1" w:styleId="Titre5Car">
    <w:name w:val="Titre 5 Car"/>
    <w:basedOn w:val="Policepardfaut"/>
    <w:link w:val="Titre5"/>
    <w:uiPriority w:val="9"/>
    <w:semiHidden/>
    <w:rsid w:val="00D97ADC"/>
    <w:rPr>
      <w:rFonts w:asciiTheme="majorHAnsi" w:eastAsiaTheme="majorEastAsia" w:hAnsiTheme="majorHAnsi" w:cstheme="majorBidi"/>
      <w:color w:val="335B74" w:themeColor="text2"/>
      <w:sz w:val="22"/>
      <w:szCs w:val="22"/>
    </w:rPr>
  </w:style>
  <w:style w:type="character" w:customStyle="1" w:styleId="Titre6Car">
    <w:name w:val="Titre 6 Car"/>
    <w:basedOn w:val="Policepardfaut"/>
    <w:link w:val="Titre6"/>
    <w:uiPriority w:val="9"/>
    <w:semiHidden/>
    <w:rsid w:val="001F5249"/>
    <w:rPr>
      <w:rFonts w:asciiTheme="majorHAnsi" w:eastAsiaTheme="majorEastAsia" w:hAnsiTheme="majorHAnsi" w:cstheme="majorBidi"/>
      <w:i/>
      <w:iCs/>
      <w:color w:val="335B74" w:themeColor="text2"/>
      <w:sz w:val="21"/>
      <w:szCs w:val="21"/>
    </w:rPr>
  </w:style>
  <w:style w:type="character" w:customStyle="1" w:styleId="Titre7Car">
    <w:name w:val="Titre 7 Car"/>
    <w:basedOn w:val="Policepardfaut"/>
    <w:link w:val="Titre7"/>
    <w:uiPriority w:val="9"/>
    <w:semiHidden/>
    <w:rsid w:val="001F5249"/>
    <w:rPr>
      <w:rFonts w:asciiTheme="majorHAnsi" w:eastAsiaTheme="majorEastAsia" w:hAnsiTheme="majorHAnsi" w:cstheme="majorBidi"/>
      <w:i/>
      <w:iCs/>
      <w:color w:val="0D5672" w:themeColor="accent1" w:themeShade="80"/>
      <w:sz w:val="21"/>
      <w:szCs w:val="21"/>
    </w:rPr>
  </w:style>
  <w:style w:type="character" w:customStyle="1" w:styleId="Titre8Car">
    <w:name w:val="Titre 8 Car"/>
    <w:basedOn w:val="Policepardfaut"/>
    <w:link w:val="Titre8"/>
    <w:uiPriority w:val="9"/>
    <w:semiHidden/>
    <w:rsid w:val="001F5249"/>
    <w:rPr>
      <w:rFonts w:asciiTheme="majorHAnsi" w:eastAsiaTheme="majorEastAsia" w:hAnsiTheme="majorHAnsi" w:cstheme="majorBidi"/>
      <w:b/>
      <w:bCs/>
      <w:color w:val="335B74" w:themeColor="text2"/>
    </w:rPr>
  </w:style>
  <w:style w:type="character" w:customStyle="1" w:styleId="Titre9Car">
    <w:name w:val="Titre 9 Car"/>
    <w:basedOn w:val="Policepardfaut"/>
    <w:link w:val="Titre9"/>
    <w:uiPriority w:val="9"/>
    <w:semiHidden/>
    <w:rsid w:val="001F5249"/>
    <w:rPr>
      <w:rFonts w:asciiTheme="majorHAnsi" w:eastAsiaTheme="majorEastAsia" w:hAnsiTheme="majorHAnsi" w:cstheme="majorBidi"/>
      <w:b/>
      <w:bCs/>
      <w:i/>
      <w:iCs/>
      <w:color w:val="335B74" w:themeColor="text2"/>
    </w:rPr>
  </w:style>
  <w:style w:type="paragraph" w:customStyle="1" w:styleId="Titreprincipal">
    <w:name w:val="Titre principal"/>
    <w:basedOn w:val="Sansinterligne"/>
    <w:rsid w:val="007638DB"/>
    <w:pPr>
      <w:spacing w:before="3240"/>
      <w:jc w:val="right"/>
    </w:pPr>
    <w:rPr>
      <w:caps/>
      <w:color w:val="264356" w:themeColor="text2" w:themeShade="BF"/>
      <w:sz w:val="56"/>
      <w:szCs w:val="56"/>
    </w:rPr>
  </w:style>
  <w:style w:type="paragraph" w:customStyle="1" w:styleId="Titresecondaire">
    <w:name w:val="Titre secondaire"/>
    <w:basedOn w:val="Sansinterligne"/>
    <w:rsid w:val="00FF6D2D"/>
    <w:pPr>
      <w:jc w:val="right"/>
    </w:pPr>
    <w:rPr>
      <w:smallCaps/>
      <w:color w:val="335B74" w:themeColor="text2"/>
      <w:sz w:val="48"/>
      <w:szCs w:val="48"/>
    </w:rPr>
  </w:style>
  <w:style w:type="paragraph" w:customStyle="1" w:styleId="TitreTM">
    <w:name w:val="Titre TM"/>
    <w:basedOn w:val="Normal"/>
    <w:rsid w:val="009177F1"/>
    <w:pPr>
      <w:spacing w:before="240" w:after="480"/>
      <w:jc w:val="center"/>
    </w:pPr>
    <w:rPr>
      <w:b/>
      <w:color w:val="134163" w:themeColor="accent2" w:themeShade="80"/>
      <w:sz w:val="40"/>
      <w:lang w:val="fr-FR"/>
    </w:rPr>
  </w:style>
  <w:style w:type="paragraph" w:customStyle="1" w:styleId="Titreversion">
    <w:name w:val="Titre version"/>
    <w:basedOn w:val="Sansinterligne"/>
    <w:semiHidden/>
    <w:rsid w:val="009177F1"/>
    <w:pPr>
      <w:jc w:val="right"/>
    </w:pPr>
    <w:rPr>
      <w:rFonts w:cstheme="minorHAnsi"/>
      <w:smallCaps/>
      <w:color w:val="335B74" w:themeColor="text2"/>
      <w:sz w:val="40"/>
      <w:szCs w:val="36"/>
    </w:rPr>
  </w:style>
  <w:style w:type="paragraph" w:styleId="TM1">
    <w:name w:val="toc 1"/>
    <w:basedOn w:val="Normal"/>
    <w:next w:val="Normal"/>
    <w:autoRedefine/>
    <w:uiPriority w:val="39"/>
    <w:rsid w:val="009177F1"/>
    <w:pPr>
      <w:tabs>
        <w:tab w:val="left" w:pos="332"/>
        <w:tab w:val="right" w:leader="dot" w:pos="9062"/>
      </w:tabs>
      <w:spacing w:before="360" w:after="360"/>
    </w:pPr>
    <w:rPr>
      <w:rFonts w:cstheme="minorHAnsi"/>
      <w:b/>
      <w:bCs/>
      <w:caps/>
      <w:noProof/>
      <w:color w:val="134163" w:themeColor="accent2" w:themeShade="80"/>
      <w:sz w:val="28"/>
      <w:szCs w:val="28"/>
      <w:u w:val="single"/>
    </w:rPr>
  </w:style>
  <w:style w:type="paragraph" w:styleId="TM2">
    <w:name w:val="toc 2"/>
    <w:basedOn w:val="Normal"/>
    <w:next w:val="Normal"/>
    <w:autoRedefine/>
    <w:uiPriority w:val="39"/>
    <w:rsid w:val="009177F1"/>
    <w:pPr>
      <w:tabs>
        <w:tab w:val="left" w:pos="502"/>
        <w:tab w:val="right" w:leader="dot" w:pos="9062"/>
      </w:tabs>
      <w:spacing w:after="0"/>
    </w:pPr>
    <w:rPr>
      <w:rFonts w:cstheme="minorHAnsi"/>
      <w:b/>
      <w:bCs/>
      <w:smallCaps/>
      <w:noProof/>
      <w:color w:val="134163" w:themeColor="accent2" w:themeShade="80"/>
      <w:sz w:val="28"/>
      <w:szCs w:val="28"/>
    </w:rPr>
  </w:style>
  <w:style w:type="paragraph" w:styleId="TM3">
    <w:name w:val="toc 3"/>
    <w:basedOn w:val="Normal"/>
    <w:next w:val="Normal"/>
    <w:autoRedefine/>
    <w:uiPriority w:val="39"/>
    <w:rsid w:val="009177F1"/>
    <w:pPr>
      <w:tabs>
        <w:tab w:val="left" w:pos="666"/>
        <w:tab w:val="right" w:leader="dot" w:pos="9062"/>
      </w:tabs>
      <w:spacing w:after="0"/>
    </w:pPr>
    <w:rPr>
      <w:rFonts w:cstheme="minorHAnsi"/>
      <w:smallCaps/>
      <w:noProof/>
      <w:color w:val="134163" w:themeColor="accent2" w:themeShade="80"/>
      <w:sz w:val="28"/>
      <w:szCs w:val="28"/>
    </w:rPr>
  </w:style>
  <w:style w:type="paragraph" w:styleId="TM4">
    <w:name w:val="toc 4"/>
    <w:basedOn w:val="Normal"/>
    <w:next w:val="Normal"/>
    <w:autoRedefine/>
    <w:uiPriority w:val="39"/>
    <w:rsid w:val="009177F1"/>
    <w:pPr>
      <w:tabs>
        <w:tab w:val="left" w:pos="833"/>
        <w:tab w:val="right" w:leader="dot" w:pos="9062"/>
      </w:tabs>
      <w:spacing w:after="0"/>
    </w:pPr>
    <w:rPr>
      <w:rFonts w:cstheme="minorHAnsi"/>
      <w:noProof/>
      <w:color w:val="134163" w:themeColor="accent2" w:themeShade="80"/>
      <w:sz w:val="28"/>
      <w:szCs w:val="28"/>
    </w:rPr>
  </w:style>
  <w:style w:type="paragraph" w:styleId="TM5">
    <w:name w:val="toc 5"/>
    <w:basedOn w:val="Normal"/>
    <w:next w:val="Normal"/>
    <w:autoRedefine/>
    <w:uiPriority w:val="39"/>
    <w:rsid w:val="00546BD8"/>
    <w:pPr>
      <w:spacing w:after="0"/>
    </w:pPr>
    <w:rPr>
      <w:rFonts w:cstheme="minorHAnsi"/>
      <w:sz w:val="22"/>
      <w:szCs w:val="22"/>
    </w:rPr>
  </w:style>
  <w:style w:type="paragraph" w:styleId="TM6">
    <w:name w:val="toc 6"/>
    <w:basedOn w:val="Normal"/>
    <w:next w:val="Normal"/>
    <w:autoRedefine/>
    <w:uiPriority w:val="39"/>
    <w:rsid w:val="00546BD8"/>
    <w:pPr>
      <w:spacing w:after="0"/>
    </w:pPr>
    <w:rPr>
      <w:rFonts w:cstheme="minorHAnsi"/>
      <w:sz w:val="22"/>
      <w:szCs w:val="22"/>
    </w:rPr>
  </w:style>
  <w:style w:type="paragraph" w:styleId="TM7">
    <w:name w:val="toc 7"/>
    <w:basedOn w:val="Normal"/>
    <w:next w:val="Normal"/>
    <w:autoRedefine/>
    <w:uiPriority w:val="39"/>
    <w:rsid w:val="00546BD8"/>
    <w:pPr>
      <w:spacing w:after="0"/>
    </w:pPr>
    <w:rPr>
      <w:rFonts w:cstheme="minorHAnsi"/>
      <w:sz w:val="22"/>
      <w:szCs w:val="22"/>
    </w:rPr>
  </w:style>
  <w:style w:type="paragraph" w:styleId="TM8">
    <w:name w:val="toc 8"/>
    <w:basedOn w:val="Normal"/>
    <w:next w:val="Normal"/>
    <w:autoRedefine/>
    <w:uiPriority w:val="39"/>
    <w:rsid w:val="00546BD8"/>
    <w:pPr>
      <w:spacing w:after="0"/>
    </w:pPr>
    <w:rPr>
      <w:rFonts w:cstheme="minorHAnsi"/>
      <w:sz w:val="22"/>
      <w:szCs w:val="22"/>
    </w:rPr>
  </w:style>
  <w:style w:type="paragraph" w:styleId="TM9">
    <w:name w:val="toc 9"/>
    <w:basedOn w:val="Normal"/>
    <w:next w:val="Normal"/>
    <w:autoRedefine/>
    <w:uiPriority w:val="39"/>
    <w:rsid w:val="00546BD8"/>
    <w:pPr>
      <w:spacing w:after="0"/>
    </w:pPr>
    <w:rPr>
      <w:rFonts w:cstheme="minorHAnsi"/>
      <w:sz w:val="22"/>
      <w:szCs w:val="22"/>
    </w:rPr>
  </w:style>
  <w:style w:type="table" w:styleId="Trameclaire-Accent2">
    <w:name w:val="Light Shading Accent 2"/>
    <w:basedOn w:val="TableauNormal"/>
    <w:uiPriority w:val="60"/>
    <w:rsid w:val="00546BD8"/>
    <w:pPr>
      <w:spacing w:after="0" w:line="240" w:lineRule="auto"/>
    </w:pPr>
    <w:rPr>
      <w:rFonts w:ascii="Times New Roman" w:hAnsi="Times New Roman" w:cs="Times New Roman"/>
      <w:color w:val="943634"/>
      <w:lang w:eastAsia="fr-CH"/>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yp">
    <w:name w:val="typ"/>
    <w:basedOn w:val="Policepardfaut"/>
    <w:rsid w:val="00546BD8"/>
  </w:style>
  <w:style w:type="paragraph" w:styleId="Sansinterligne">
    <w:name w:val="No Spacing"/>
    <w:link w:val="SansinterligneCar"/>
    <w:uiPriority w:val="1"/>
    <w:qFormat/>
    <w:rsid w:val="001F5249"/>
    <w:pPr>
      <w:spacing w:after="0" w:line="240" w:lineRule="auto"/>
    </w:pPr>
  </w:style>
  <w:style w:type="character" w:customStyle="1" w:styleId="SansinterligneCar">
    <w:name w:val="Sans interligne Car"/>
    <w:basedOn w:val="Policepardfaut"/>
    <w:link w:val="Sansinterligne"/>
    <w:uiPriority w:val="1"/>
    <w:rsid w:val="008416E5"/>
  </w:style>
  <w:style w:type="paragraph" w:styleId="Titre">
    <w:name w:val="Title"/>
    <w:basedOn w:val="Normal"/>
    <w:next w:val="PTxt"/>
    <w:link w:val="TitreCar"/>
    <w:uiPriority w:val="10"/>
    <w:qFormat/>
    <w:rsid w:val="00FF6D2D"/>
    <w:pPr>
      <w:spacing w:after="480" w:line="240" w:lineRule="auto"/>
      <w:contextualSpacing/>
    </w:pPr>
    <w:rPr>
      <w:rFonts w:asciiTheme="majorHAnsi" w:eastAsiaTheme="majorEastAsia" w:hAnsiTheme="majorHAnsi" w:cstheme="majorBidi"/>
      <w:color w:val="1CADE4" w:themeColor="accent1"/>
      <w:spacing w:val="-10"/>
      <w:sz w:val="56"/>
      <w:szCs w:val="56"/>
    </w:rPr>
  </w:style>
  <w:style w:type="character" w:customStyle="1" w:styleId="TitreCar">
    <w:name w:val="Titre Car"/>
    <w:basedOn w:val="Policepardfaut"/>
    <w:link w:val="Titre"/>
    <w:uiPriority w:val="10"/>
    <w:rsid w:val="00FF6D2D"/>
    <w:rPr>
      <w:rFonts w:asciiTheme="majorHAnsi" w:eastAsiaTheme="majorEastAsia" w:hAnsiTheme="majorHAnsi" w:cstheme="majorBidi"/>
      <w:color w:val="1CADE4" w:themeColor="accent1"/>
      <w:spacing w:val="-10"/>
      <w:sz w:val="56"/>
      <w:szCs w:val="56"/>
    </w:rPr>
  </w:style>
  <w:style w:type="paragraph" w:styleId="Sous-titre">
    <w:name w:val="Subtitle"/>
    <w:basedOn w:val="Normal"/>
    <w:next w:val="Normal"/>
    <w:link w:val="Sous-titreCar"/>
    <w:uiPriority w:val="11"/>
    <w:qFormat/>
    <w:rsid w:val="001F5249"/>
    <w:pPr>
      <w:numPr>
        <w:ilvl w:val="1"/>
      </w:numPr>
      <w:spacing w:line="240" w:lineRule="auto"/>
    </w:pPr>
    <w:rPr>
      <w:rFonts w:asciiTheme="majorHAnsi" w:eastAsiaTheme="majorEastAsia" w:hAnsiTheme="majorHAnsi" w:cstheme="majorBidi"/>
      <w:sz w:val="24"/>
      <w:szCs w:val="24"/>
    </w:rPr>
  </w:style>
  <w:style w:type="character" w:customStyle="1" w:styleId="Sous-titreCar">
    <w:name w:val="Sous-titre Car"/>
    <w:basedOn w:val="Policepardfaut"/>
    <w:link w:val="Sous-titre"/>
    <w:uiPriority w:val="11"/>
    <w:rsid w:val="001F5249"/>
    <w:rPr>
      <w:rFonts w:asciiTheme="majorHAnsi" w:eastAsiaTheme="majorEastAsia" w:hAnsiTheme="majorHAnsi" w:cstheme="majorBidi"/>
      <w:sz w:val="24"/>
      <w:szCs w:val="24"/>
    </w:rPr>
  </w:style>
  <w:style w:type="paragraph" w:styleId="Lgende">
    <w:name w:val="caption"/>
    <w:basedOn w:val="Normal"/>
    <w:next w:val="Normal"/>
    <w:uiPriority w:val="35"/>
    <w:unhideWhenUsed/>
    <w:qFormat/>
    <w:rsid w:val="001F5249"/>
    <w:pPr>
      <w:spacing w:line="240" w:lineRule="auto"/>
    </w:pPr>
    <w:rPr>
      <w:b/>
      <w:bCs/>
      <w:smallCaps/>
      <w:color w:val="E9E9E9" w:themeColor="text1" w:themeTint="A6"/>
      <w:spacing w:val="6"/>
    </w:rPr>
  </w:style>
  <w:style w:type="paragraph" w:styleId="Citation">
    <w:name w:val="Quote"/>
    <w:basedOn w:val="Normal"/>
    <w:next w:val="Normal"/>
    <w:link w:val="CitationCar"/>
    <w:uiPriority w:val="29"/>
    <w:qFormat/>
    <w:rsid w:val="001F5249"/>
    <w:pPr>
      <w:spacing w:before="160"/>
      <w:ind w:left="720" w:right="720"/>
    </w:pPr>
    <w:rPr>
      <w:i/>
      <w:iCs/>
      <w:color w:val="E6E6E6" w:themeColor="text1" w:themeTint="BF"/>
    </w:rPr>
  </w:style>
  <w:style w:type="character" w:customStyle="1" w:styleId="CitationCar">
    <w:name w:val="Citation Car"/>
    <w:basedOn w:val="Policepardfaut"/>
    <w:link w:val="Citation"/>
    <w:uiPriority w:val="29"/>
    <w:rsid w:val="001F5249"/>
    <w:rPr>
      <w:i/>
      <w:iCs/>
      <w:color w:val="E6E6E6" w:themeColor="text1" w:themeTint="BF"/>
    </w:rPr>
  </w:style>
  <w:style w:type="paragraph" w:styleId="Citationintense">
    <w:name w:val="Intense Quote"/>
    <w:basedOn w:val="Normal"/>
    <w:next w:val="Normal"/>
    <w:link w:val="CitationintenseCar"/>
    <w:uiPriority w:val="30"/>
    <w:qFormat/>
    <w:rsid w:val="001F5249"/>
    <w:pPr>
      <w:pBdr>
        <w:left w:val="single" w:sz="18" w:space="12" w:color="1CADE4" w:themeColor="accent1"/>
      </w:pBdr>
      <w:spacing w:before="100" w:beforeAutospacing="1" w:line="300" w:lineRule="auto"/>
      <w:ind w:left="1224" w:right="1224"/>
    </w:pPr>
    <w:rPr>
      <w:rFonts w:asciiTheme="majorHAnsi" w:eastAsiaTheme="majorEastAsia" w:hAnsiTheme="majorHAnsi" w:cstheme="majorBidi"/>
      <w:color w:val="1CADE4" w:themeColor="accent1"/>
      <w:sz w:val="28"/>
      <w:szCs w:val="28"/>
    </w:rPr>
  </w:style>
  <w:style w:type="character" w:customStyle="1" w:styleId="CitationintenseCar">
    <w:name w:val="Citation intense Car"/>
    <w:basedOn w:val="Policepardfaut"/>
    <w:link w:val="Citationintense"/>
    <w:uiPriority w:val="30"/>
    <w:rsid w:val="001F5249"/>
    <w:rPr>
      <w:rFonts w:asciiTheme="majorHAnsi" w:eastAsiaTheme="majorEastAsia" w:hAnsiTheme="majorHAnsi" w:cstheme="majorBidi"/>
      <w:color w:val="1CADE4" w:themeColor="accent1"/>
      <w:sz w:val="28"/>
      <w:szCs w:val="28"/>
    </w:rPr>
  </w:style>
  <w:style w:type="character" w:styleId="Accentuationlgre">
    <w:name w:val="Subtle Emphasis"/>
    <w:basedOn w:val="Policepardfaut"/>
    <w:uiPriority w:val="19"/>
    <w:qFormat/>
    <w:rsid w:val="001F5249"/>
    <w:rPr>
      <w:i/>
      <w:iCs/>
      <w:color w:val="E6E6E6" w:themeColor="text1" w:themeTint="BF"/>
    </w:rPr>
  </w:style>
  <w:style w:type="character" w:styleId="Accentuationintense">
    <w:name w:val="Intense Emphasis"/>
    <w:basedOn w:val="Policepardfaut"/>
    <w:uiPriority w:val="21"/>
    <w:qFormat/>
    <w:rsid w:val="001F5249"/>
    <w:rPr>
      <w:b/>
      <w:bCs/>
      <w:i/>
      <w:iCs/>
    </w:rPr>
  </w:style>
  <w:style w:type="character" w:styleId="Rfrencelgre">
    <w:name w:val="Subtle Reference"/>
    <w:basedOn w:val="Policepardfaut"/>
    <w:uiPriority w:val="31"/>
    <w:qFormat/>
    <w:rsid w:val="001F5249"/>
    <w:rPr>
      <w:smallCaps/>
      <w:color w:val="E6E6E6" w:themeColor="text1" w:themeTint="BF"/>
      <w:u w:val="single" w:color="EEEEEE" w:themeColor="text1" w:themeTint="80"/>
    </w:rPr>
  </w:style>
  <w:style w:type="character" w:styleId="Rfrenceintense">
    <w:name w:val="Intense Reference"/>
    <w:basedOn w:val="Policepardfaut"/>
    <w:uiPriority w:val="32"/>
    <w:qFormat/>
    <w:rsid w:val="001F5249"/>
    <w:rPr>
      <w:b/>
      <w:bCs/>
      <w:smallCaps/>
      <w:spacing w:val="5"/>
      <w:u w:val="single"/>
    </w:rPr>
  </w:style>
  <w:style w:type="character" w:styleId="Titredulivre">
    <w:name w:val="Book Title"/>
    <w:basedOn w:val="Policepardfaut"/>
    <w:uiPriority w:val="33"/>
    <w:qFormat/>
    <w:rsid w:val="001F5249"/>
    <w:rPr>
      <w:b/>
      <w:bCs/>
      <w:smallCaps/>
    </w:rPr>
  </w:style>
  <w:style w:type="paragraph" w:styleId="En-ttedetabledesmatires">
    <w:name w:val="TOC Heading"/>
    <w:basedOn w:val="Titre1"/>
    <w:next w:val="Normal"/>
    <w:uiPriority w:val="39"/>
    <w:unhideWhenUsed/>
    <w:qFormat/>
    <w:rsid w:val="001F5249"/>
    <w:pPr>
      <w:outlineLvl w:val="9"/>
    </w:pPr>
  </w:style>
  <w:style w:type="paragraph" w:customStyle="1" w:styleId="PTxt">
    <w:name w:val="P_Txt"/>
    <w:basedOn w:val="Normal"/>
    <w:qFormat/>
    <w:rsid w:val="00FF6D2D"/>
    <w:pPr>
      <w:spacing w:after="240" w:line="240" w:lineRule="auto"/>
    </w:pPr>
  </w:style>
  <w:style w:type="character" w:customStyle="1" w:styleId="CGras">
    <w:name w:val="C_Gras"/>
    <w:basedOn w:val="Policepardfaut"/>
    <w:uiPriority w:val="1"/>
    <w:qFormat/>
    <w:rsid w:val="00D97ADC"/>
    <w:rPr>
      <w:b/>
      <w:bCs/>
    </w:rPr>
  </w:style>
  <w:style w:type="character" w:customStyle="1" w:styleId="CGrasItalique">
    <w:name w:val="C_Gras_Italique"/>
    <w:basedOn w:val="CGras"/>
    <w:uiPriority w:val="1"/>
    <w:qFormat/>
    <w:rsid w:val="00D97ADC"/>
    <w:rPr>
      <w:b/>
      <w:bCs/>
      <w:i/>
      <w:iCs/>
    </w:rPr>
  </w:style>
  <w:style w:type="character" w:customStyle="1" w:styleId="CImportant">
    <w:name w:val="C_Important"/>
    <w:basedOn w:val="Policepardfaut"/>
    <w:uiPriority w:val="1"/>
    <w:qFormat/>
    <w:rsid w:val="00FF6D2D"/>
    <w:rPr>
      <w:color w:val="FF0000"/>
    </w:rPr>
  </w:style>
  <w:style w:type="character" w:customStyle="1" w:styleId="CNormal">
    <w:name w:val="C_Normal"/>
    <w:basedOn w:val="Policepardfaut"/>
    <w:uiPriority w:val="1"/>
    <w:qFormat/>
    <w:rsid w:val="00FF6D2D"/>
  </w:style>
  <w:style w:type="character" w:customStyle="1" w:styleId="CCode1">
    <w:name w:val="C_Code_1"/>
    <w:basedOn w:val="Policepardfaut"/>
    <w:uiPriority w:val="1"/>
    <w:qFormat/>
    <w:rsid w:val="00E3265E"/>
    <w:rPr>
      <w:bdr w:val="dashed" w:sz="4" w:space="0" w:color="auto"/>
      <w:shd w:val="clear" w:color="auto" w:fill="FDF4BB"/>
    </w:rPr>
  </w:style>
  <w:style w:type="paragraph" w:customStyle="1" w:styleId="PTxtJustifi">
    <w:name w:val="P_Txt_Justifié"/>
    <w:basedOn w:val="PTxt"/>
    <w:qFormat/>
    <w:rsid w:val="00DF7BF4"/>
    <w:pPr>
      <w:jc w:val="both"/>
    </w:pPr>
  </w:style>
  <w:style w:type="paragraph" w:customStyle="1" w:styleId="PTxtDroite">
    <w:name w:val="P_Txt_Droite"/>
    <w:basedOn w:val="PTxt"/>
    <w:qFormat/>
    <w:rsid w:val="00DF7BF4"/>
    <w:pPr>
      <w:jc w:val="right"/>
    </w:pPr>
  </w:style>
  <w:style w:type="paragraph" w:customStyle="1" w:styleId="PTxtCentr">
    <w:name w:val="P_Txt_Centré"/>
    <w:basedOn w:val="PTxtDroite"/>
    <w:qFormat/>
    <w:rsid w:val="00DF7BF4"/>
    <w:pPr>
      <w:jc w:val="center"/>
    </w:pPr>
  </w:style>
  <w:style w:type="paragraph" w:customStyle="1" w:styleId="PListePuce">
    <w:name w:val="P_Liste_Puce"/>
    <w:basedOn w:val="PTxt"/>
    <w:qFormat/>
    <w:rsid w:val="00DF7BF4"/>
    <w:pPr>
      <w:numPr>
        <w:numId w:val="26"/>
      </w:numPr>
    </w:pPr>
  </w:style>
  <w:style w:type="paragraph" w:customStyle="1" w:styleId="PImportant">
    <w:name w:val="P_Important"/>
    <w:basedOn w:val="PTxt"/>
    <w:qFormat/>
    <w:rsid w:val="00D518D3"/>
    <w:pPr>
      <w:pBdr>
        <w:top w:val="dotDotDash" w:sz="12" w:space="1" w:color="FF0000"/>
        <w:left w:val="dotDotDash" w:sz="12" w:space="4" w:color="FF0000"/>
        <w:bottom w:val="dotDotDash" w:sz="12" w:space="1" w:color="FF0000"/>
        <w:right w:val="dotDotDash" w:sz="12" w:space="4" w:color="FF0000"/>
      </w:pBdr>
      <w:ind w:left="567" w:right="567"/>
    </w:pPr>
    <w:rPr>
      <w:b/>
      <w:bCs/>
      <w:color w:val="FF0000"/>
    </w:rPr>
  </w:style>
  <w:style w:type="character" w:styleId="CodeHTML">
    <w:name w:val="HTML Code"/>
    <w:basedOn w:val="Policepardfaut"/>
    <w:uiPriority w:val="99"/>
    <w:semiHidden/>
    <w:unhideWhenUsed/>
    <w:rsid w:val="00F33983"/>
    <w:rPr>
      <w:rFonts w:ascii="Courier New" w:eastAsia="Times New Roman" w:hAnsi="Courier New" w:cs="Courier New"/>
      <w:sz w:val="20"/>
      <w:szCs w:val="20"/>
    </w:rPr>
  </w:style>
  <w:style w:type="character" w:styleId="Mentionnonrsolue">
    <w:name w:val="Unresolved Mention"/>
    <w:basedOn w:val="Policepardfaut"/>
    <w:uiPriority w:val="99"/>
    <w:semiHidden/>
    <w:unhideWhenUsed/>
    <w:rsid w:val="00EE34BB"/>
    <w:rPr>
      <w:color w:val="605E5C"/>
      <w:shd w:val="clear" w:color="auto" w:fill="E1DFDD"/>
    </w:rPr>
  </w:style>
  <w:style w:type="paragraph" w:customStyle="1" w:styleId="Numrotation1">
    <w:name w:val="Numérotation 1"/>
    <w:basedOn w:val="Puce1"/>
    <w:qFormat/>
    <w:rsid w:val="00FB2E09"/>
    <w:pPr>
      <w:numPr>
        <w:numId w:val="36"/>
      </w:numPr>
      <w:spacing w:after="120"/>
      <w:ind w:left="426" w:hanging="426"/>
      <w:jc w:val="left"/>
    </w:pPr>
    <w:rPr>
      <w:rFonts w:ascii="Arial" w:eastAsia="Times New Roman" w:hAnsi="Arial"/>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51013">
      <w:bodyDiv w:val="1"/>
      <w:marLeft w:val="0"/>
      <w:marRight w:val="0"/>
      <w:marTop w:val="0"/>
      <w:marBottom w:val="0"/>
      <w:divBdr>
        <w:top w:val="none" w:sz="0" w:space="0" w:color="auto"/>
        <w:left w:val="none" w:sz="0" w:space="0" w:color="auto"/>
        <w:bottom w:val="none" w:sz="0" w:space="0" w:color="auto"/>
        <w:right w:val="none" w:sz="0" w:space="0" w:color="auto"/>
      </w:divBdr>
      <w:divsChild>
        <w:div w:id="1472550411">
          <w:marLeft w:val="0"/>
          <w:marRight w:val="0"/>
          <w:marTop w:val="0"/>
          <w:marBottom w:val="0"/>
          <w:divBdr>
            <w:top w:val="none" w:sz="0" w:space="0" w:color="auto"/>
            <w:left w:val="none" w:sz="0" w:space="0" w:color="auto"/>
            <w:bottom w:val="none" w:sz="0" w:space="0" w:color="auto"/>
            <w:right w:val="none" w:sz="0" w:space="0" w:color="auto"/>
          </w:divBdr>
          <w:divsChild>
            <w:div w:id="1434743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09871">
      <w:bodyDiv w:val="1"/>
      <w:marLeft w:val="0"/>
      <w:marRight w:val="0"/>
      <w:marTop w:val="0"/>
      <w:marBottom w:val="0"/>
      <w:divBdr>
        <w:top w:val="none" w:sz="0" w:space="0" w:color="auto"/>
        <w:left w:val="none" w:sz="0" w:space="0" w:color="auto"/>
        <w:bottom w:val="none" w:sz="0" w:space="0" w:color="auto"/>
        <w:right w:val="none" w:sz="0" w:space="0" w:color="auto"/>
      </w:divBdr>
      <w:divsChild>
        <w:div w:id="2065062371">
          <w:marLeft w:val="0"/>
          <w:marRight w:val="0"/>
          <w:marTop w:val="0"/>
          <w:marBottom w:val="0"/>
          <w:divBdr>
            <w:top w:val="none" w:sz="0" w:space="0" w:color="auto"/>
            <w:left w:val="none" w:sz="0" w:space="0" w:color="auto"/>
            <w:bottom w:val="none" w:sz="0" w:space="0" w:color="auto"/>
            <w:right w:val="none" w:sz="0" w:space="0" w:color="auto"/>
          </w:divBdr>
          <w:divsChild>
            <w:div w:id="1219628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50181">
      <w:bodyDiv w:val="1"/>
      <w:marLeft w:val="0"/>
      <w:marRight w:val="0"/>
      <w:marTop w:val="0"/>
      <w:marBottom w:val="0"/>
      <w:divBdr>
        <w:top w:val="none" w:sz="0" w:space="0" w:color="auto"/>
        <w:left w:val="none" w:sz="0" w:space="0" w:color="auto"/>
        <w:bottom w:val="none" w:sz="0" w:space="0" w:color="auto"/>
        <w:right w:val="none" w:sz="0" w:space="0" w:color="auto"/>
      </w:divBdr>
      <w:divsChild>
        <w:div w:id="849947584">
          <w:marLeft w:val="0"/>
          <w:marRight w:val="0"/>
          <w:marTop w:val="0"/>
          <w:marBottom w:val="0"/>
          <w:divBdr>
            <w:top w:val="none" w:sz="0" w:space="0" w:color="auto"/>
            <w:left w:val="none" w:sz="0" w:space="0" w:color="auto"/>
            <w:bottom w:val="none" w:sz="0" w:space="0" w:color="auto"/>
            <w:right w:val="none" w:sz="0" w:space="0" w:color="auto"/>
          </w:divBdr>
          <w:divsChild>
            <w:div w:id="16852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13210">
      <w:bodyDiv w:val="1"/>
      <w:marLeft w:val="0"/>
      <w:marRight w:val="0"/>
      <w:marTop w:val="0"/>
      <w:marBottom w:val="0"/>
      <w:divBdr>
        <w:top w:val="none" w:sz="0" w:space="0" w:color="auto"/>
        <w:left w:val="none" w:sz="0" w:space="0" w:color="auto"/>
        <w:bottom w:val="none" w:sz="0" w:space="0" w:color="auto"/>
        <w:right w:val="none" w:sz="0" w:space="0" w:color="auto"/>
      </w:divBdr>
      <w:divsChild>
        <w:div w:id="1518157915">
          <w:marLeft w:val="0"/>
          <w:marRight w:val="0"/>
          <w:marTop w:val="0"/>
          <w:marBottom w:val="0"/>
          <w:divBdr>
            <w:top w:val="none" w:sz="0" w:space="0" w:color="auto"/>
            <w:left w:val="none" w:sz="0" w:space="0" w:color="auto"/>
            <w:bottom w:val="none" w:sz="0" w:space="0" w:color="auto"/>
            <w:right w:val="none" w:sz="0" w:space="0" w:color="auto"/>
          </w:divBdr>
          <w:divsChild>
            <w:div w:id="384183122">
              <w:marLeft w:val="0"/>
              <w:marRight w:val="0"/>
              <w:marTop w:val="0"/>
              <w:marBottom w:val="0"/>
              <w:divBdr>
                <w:top w:val="none" w:sz="0" w:space="0" w:color="auto"/>
                <w:left w:val="none" w:sz="0" w:space="0" w:color="auto"/>
                <w:bottom w:val="none" w:sz="0" w:space="0" w:color="auto"/>
                <w:right w:val="none" w:sz="0" w:space="0" w:color="auto"/>
              </w:divBdr>
            </w:div>
            <w:div w:id="128598209">
              <w:marLeft w:val="0"/>
              <w:marRight w:val="0"/>
              <w:marTop w:val="0"/>
              <w:marBottom w:val="0"/>
              <w:divBdr>
                <w:top w:val="none" w:sz="0" w:space="0" w:color="auto"/>
                <w:left w:val="none" w:sz="0" w:space="0" w:color="auto"/>
                <w:bottom w:val="none" w:sz="0" w:space="0" w:color="auto"/>
                <w:right w:val="none" w:sz="0" w:space="0" w:color="auto"/>
              </w:divBdr>
            </w:div>
            <w:div w:id="876159867">
              <w:marLeft w:val="0"/>
              <w:marRight w:val="0"/>
              <w:marTop w:val="0"/>
              <w:marBottom w:val="0"/>
              <w:divBdr>
                <w:top w:val="none" w:sz="0" w:space="0" w:color="auto"/>
                <w:left w:val="none" w:sz="0" w:space="0" w:color="auto"/>
                <w:bottom w:val="none" w:sz="0" w:space="0" w:color="auto"/>
                <w:right w:val="none" w:sz="0" w:space="0" w:color="auto"/>
              </w:divBdr>
            </w:div>
            <w:div w:id="881357561">
              <w:marLeft w:val="0"/>
              <w:marRight w:val="0"/>
              <w:marTop w:val="0"/>
              <w:marBottom w:val="0"/>
              <w:divBdr>
                <w:top w:val="none" w:sz="0" w:space="0" w:color="auto"/>
                <w:left w:val="none" w:sz="0" w:space="0" w:color="auto"/>
                <w:bottom w:val="none" w:sz="0" w:space="0" w:color="auto"/>
                <w:right w:val="none" w:sz="0" w:space="0" w:color="auto"/>
              </w:divBdr>
            </w:div>
            <w:div w:id="1701084991">
              <w:marLeft w:val="0"/>
              <w:marRight w:val="0"/>
              <w:marTop w:val="0"/>
              <w:marBottom w:val="0"/>
              <w:divBdr>
                <w:top w:val="none" w:sz="0" w:space="0" w:color="auto"/>
                <w:left w:val="none" w:sz="0" w:space="0" w:color="auto"/>
                <w:bottom w:val="none" w:sz="0" w:space="0" w:color="auto"/>
                <w:right w:val="none" w:sz="0" w:space="0" w:color="auto"/>
              </w:divBdr>
            </w:div>
            <w:div w:id="1187981679">
              <w:marLeft w:val="0"/>
              <w:marRight w:val="0"/>
              <w:marTop w:val="0"/>
              <w:marBottom w:val="0"/>
              <w:divBdr>
                <w:top w:val="none" w:sz="0" w:space="0" w:color="auto"/>
                <w:left w:val="none" w:sz="0" w:space="0" w:color="auto"/>
                <w:bottom w:val="none" w:sz="0" w:space="0" w:color="auto"/>
                <w:right w:val="none" w:sz="0" w:space="0" w:color="auto"/>
              </w:divBdr>
            </w:div>
            <w:div w:id="549727441">
              <w:marLeft w:val="0"/>
              <w:marRight w:val="0"/>
              <w:marTop w:val="0"/>
              <w:marBottom w:val="0"/>
              <w:divBdr>
                <w:top w:val="none" w:sz="0" w:space="0" w:color="auto"/>
                <w:left w:val="none" w:sz="0" w:space="0" w:color="auto"/>
                <w:bottom w:val="none" w:sz="0" w:space="0" w:color="auto"/>
                <w:right w:val="none" w:sz="0" w:space="0" w:color="auto"/>
              </w:divBdr>
            </w:div>
            <w:div w:id="1447656048">
              <w:marLeft w:val="0"/>
              <w:marRight w:val="0"/>
              <w:marTop w:val="0"/>
              <w:marBottom w:val="0"/>
              <w:divBdr>
                <w:top w:val="none" w:sz="0" w:space="0" w:color="auto"/>
                <w:left w:val="none" w:sz="0" w:space="0" w:color="auto"/>
                <w:bottom w:val="none" w:sz="0" w:space="0" w:color="auto"/>
                <w:right w:val="none" w:sz="0" w:space="0" w:color="auto"/>
              </w:divBdr>
            </w:div>
            <w:div w:id="1337146777">
              <w:marLeft w:val="0"/>
              <w:marRight w:val="0"/>
              <w:marTop w:val="0"/>
              <w:marBottom w:val="0"/>
              <w:divBdr>
                <w:top w:val="none" w:sz="0" w:space="0" w:color="auto"/>
                <w:left w:val="none" w:sz="0" w:space="0" w:color="auto"/>
                <w:bottom w:val="none" w:sz="0" w:space="0" w:color="auto"/>
                <w:right w:val="none" w:sz="0" w:space="0" w:color="auto"/>
              </w:divBdr>
            </w:div>
            <w:div w:id="504787819">
              <w:marLeft w:val="0"/>
              <w:marRight w:val="0"/>
              <w:marTop w:val="0"/>
              <w:marBottom w:val="0"/>
              <w:divBdr>
                <w:top w:val="none" w:sz="0" w:space="0" w:color="auto"/>
                <w:left w:val="none" w:sz="0" w:space="0" w:color="auto"/>
                <w:bottom w:val="none" w:sz="0" w:space="0" w:color="auto"/>
                <w:right w:val="none" w:sz="0" w:space="0" w:color="auto"/>
              </w:divBdr>
            </w:div>
            <w:div w:id="2045981748">
              <w:marLeft w:val="0"/>
              <w:marRight w:val="0"/>
              <w:marTop w:val="0"/>
              <w:marBottom w:val="0"/>
              <w:divBdr>
                <w:top w:val="none" w:sz="0" w:space="0" w:color="auto"/>
                <w:left w:val="none" w:sz="0" w:space="0" w:color="auto"/>
                <w:bottom w:val="none" w:sz="0" w:space="0" w:color="auto"/>
                <w:right w:val="none" w:sz="0" w:space="0" w:color="auto"/>
              </w:divBdr>
            </w:div>
            <w:div w:id="905915432">
              <w:marLeft w:val="0"/>
              <w:marRight w:val="0"/>
              <w:marTop w:val="0"/>
              <w:marBottom w:val="0"/>
              <w:divBdr>
                <w:top w:val="none" w:sz="0" w:space="0" w:color="auto"/>
                <w:left w:val="none" w:sz="0" w:space="0" w:color="auto"/>
                <w:bottom w:val="none" w:sz="0" w:space="0" w:color="auto"/>
                <w:right w:val="none" w:sz="0" w:space="0" w:color="auto"/>
              </w:divBdr>
            </w:div>
            <w:div w:id="2122801302">
              <w:marLeft w:val="0"/>
              <w:marRight w:val="0"/>
              <w:marTop w:val="0"/>
              <w:marBottom w:val="0"/>
              <w:divBdr>
                <w:top w:val="none" w:sz="0" w:space="0" w:color="auto"/>
                <w:left w:val="none" w:sz="0" w:space="0" w:color="auto"/>
                <w:bottom w:val="none" w:sz="0" w:space="0" w:color="auto"/>
                <w:right w:val="none" w:sz="0" w:space="0" w:color="auto"/>
              </w:divBdr>
            </w:div>
            <w:div w:id="2040006002">
              <w:marLeft w:val="0"/>
              <w:marRight w:val="0"/>
              <w:marTop w:val="0"/>
              <w:marBottom w:val="0"/>
              <w:divBdr>
                <w:top w:val="none" w:sz="0" w:space="0" w:color="auto"/>
                <w:left w:val="none" w:sz="0" w:space="0" w:color="auto"/>
                <w:bottom w:val="none" w:sz="0" w:space="0" w:color="auto"/>
                <w:right w:val="none" w:sz="0" w:space="0" w:color="auto"/>
              </w:divBdr>
            </w:div>
            <w:div w:id="1643192917">
              <w:marLeft w:val="0"/>
              <w:marRight w:val="0"/>
              <w:marTop w:val="0"/>
              <w:marBottom w:val="0"/>
              <w:divBdr>
                <w:top w:val="none" w:sz="0" w:space="0" w:color="auto"/>
                <w:left w:val="none" w:sz="0" w:space="0" w:color="auto"/>
                <w:bottom w:val="none" w:sz="0" w:space="0" w:color="auto"/>
                <w:right w:val="none" w:sz="0" w:space="0" w:color="auto"/>
              </w:divBdr>
            </w:div>
            <w:div w:id="440344999">
              <w:marLeft w:val="0"/>
              <w:marRight w:val="0"/>
              <w:marTop w:val="0"/>
              <w:marBottom w:val="0"/>
              <w:divBdr>
                <w:top w:val="none" w:sz="0" w:space="0" w:color="auto"/>
                <w:left w:val="none" w:sz="0" w:space="0" w:color="auto"/>
                <w:bottom w:val="none" w:sz="0" w:space="0" w:color="auto"/>
                <w:right w:val="none" w:sz="0" w:space="0" w:color="auto"/>
              </w:divBdr>
            </w:div>
            <w:div w:id="171527406">
              <w:marLeft w:val="0"/>
              <w:marRight w:val="0"/>
              <w:marTop w:val="0"/>
              <w:marBottom w:val="0"/>
              <w:divBdr>
                <w:top w:val="none" w:sz="0" w:space="0" w:color="auto"/>
                <w:left w:val="none" w:sz="0" w:space="0" w:color="auto"/>
                <w:bottom w:val="none" w:sz="0" w:space="0" w:color="auto"/>
                <w:right w:val="none" w:sz="0" w:space="0" w:color="auto"/>
              </w:divBdr>
            </w:div>
            <w:div w:id="175022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163156">
      <w:bodyDiv w:val="1"/>
      <w:marLeft w:val="0"/>
      <w:marRight w:val="0"/>
      <w:marTop w:val="0"/>
      <w:marBottom w:val="0"/>
      <w:divBdr>
        <w:top w:val="none" w:sz="0" w:space="0" w:color="auto"/>
        <w:left w:val="none" w:sz="0" w:space="0" w:color="auto"/>
        <w:bottom w:val="none" w:sz="0" w:space="0" w:color="auto"/>
        <w:right w:val="none" w:sz="0" w:space="0" w:color="auto"/>
      </w:divBdr>
      <w:divsChild>
        <w:div w:id="1493788349">
          <w:marLeft w:val="0"/>
          <w:marRight w:val="0"/>
          <w:marTop w:val="0"/>
          <w:marBottom w:val="0"/>
          <w:divBdr>
            <w:top w:val="none" w:sz="0" w:space="0" w:color="auto"/>
            <w:left w:val="none" w:sz="0" w:space="0" w:color="auto"/>
            <w:bottom w:val="none" w:sz="0" w:space="0" w:color="auto"/>
            <w:right w:val="none" w:sz="0" w:space="0" w:color="auto"/>
          </w:divBdr>
          <w:divsChild>
            <w:div w:id="167869554">
              <w:marLeft w:val="0"/>
              <w:marRight w:val="0"/>
              <w:marTop w:val="0"/>
              <w:marBottom w:val="0"/>
              <w:divBdr>
                <w:top w:val="none" w:sz="0" w:space="0" w:color="auto"/>
                <w:left w:val="none" w:sz="0" w:space="0" w:color="auto"/>
                <w:bottom w:val="none" w:sz="0" w:space="0" w:color="auto"/>
                <w:right w:val="none" w:sz="0" w:space="0" w:color="auto"/>
              </w:divBdr>
            </w:div>
            <w:div w:id="1617902771">
              <w:marLeft w:val="0"/>
              <w:marRight w:val="0"/>
              <w:marTop w:val="0"/>
              <w:marBottom w:val="0"/>
              <w:divBdr>
                <w:top w:val="none" w:sz="0" w:space="0" w:color="auto"/>
                <w:left w:val="none" w:sz="0" w:space="0" w:color="auto"/>
                <w:bottom w:val="none" w:sz="0" w:space="0" w:color="auto"/>
                <w:right w:val="none" w:sz="0" w:space="0" w:color="auto"/>
              </w:divBdr>
            </w:div>
            <w:div w:id="887029945">
              <w:marLeft w:val="0"/>
              <w:marRight w:val="0"/>
              <w:marTop w:val="0"/>
              <w:marBottom w:val="0"/>
              <w:divBdr>
                <w:top w:val="none" w:sz="0" w:space="0" w:color="auto"/>
                <w:left w:val="none" w:sz="0" w:space="0" w:color="auto"/>
                <w:bottom w:val="none" w:sz="0" w:space="0" w:color="auto"/>
                <w:right w:val="none" w:sz="0" w:space="0" w:color="auto"/>
              </w:divBdr>
            </w:div>
            <w:div w:id="1072585102">
              <w:marLeft w:val="0"/>
              <w:marRight w:val="0"/>
              <w:marTop w:val="0"/>
              <w:marBottom w:val="0"/>
              <w:divBdr>
                <w:top w:val="none" w:sz="0" w:space="0" w:color="auto"/>
                <w:left w:val="none" w:sz="0" w:space="0" w:color="auto"/>
                <w:bottom w:val="none" w:sz="0" w:space="0" w:color="auto"/>
                <w:right w:val="none" w:sz="0" w:space="0" w:color="auto"/>
              </w:divBdr>
            </w:div>
            <w:div w:id="1165707102">
              <w:marLeft w:val="0"/>
              <w:marRight w:val="0"/>
              <w:marTop w:val="0"/>
              <w:marBottom w:val="0"/>
              <w:divBdr>
                <w:top w:val="none" w:sz="0" w:space="0" w:color="auto"/>
                <w:left w:val="none" w:sz="0" w:space="0" w:color="auto"/>
                <w:bottom w:val="none" w:sz="0" w:space="0" w:color="auto"/>
                <w:right w:val="none" w:sz="0" w:space="0" w:color="auto"/>
              </w:divBdr>
            </w:div>
            <w:div w:id="50421873">
              <w:marLeft w:val="0"/>
              <w:marRight w:val="0"/>
              <w:marTop w:val="0"/>
              <w:marBottom w:val="0"/>
              <w:divBdr>
                <w:top w:val="none" w:sz="0" w:space="0" w:color="auto"/>
                <w:left w:val="none" w:sz="0" w:space="0" w:color="auto"/>
                <w:bottom w:val="none" w:sz="0" w:space="0" w:color="auto"/>
                <w:right w:val="none" w:sz="0" w:space="0" w:color="auto"/>
              </w:divBdr>
            </w:div>
            <w:div w:id="166284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283300">
      <w:bodyDiv w:val="1"/>
      <w:marLeft w:val="0"/>
      <w:marRight w:val="0"/>
      <w:marTop w:val="0"/>
      <w:marBottom w:val="0"/>
      <w:divBdr>
        <w:top w:val="none" w:sz="0" w:space="0" w:color="auto"/>
        <w:left w:val="none" w:sz="0" w:space="0" w:color="auto"/>
        <w:bottom w:val="none" w:sz="0" w:space="0" w:color="auto"/>
        <w:right w:val="none" w:sz="0" w:space="0" w:color="auto"/>
      </w:divBdr>
      <w:divsChild>
        <w:div w:id="2054453470">
          <w:marLeft w:val="0"/>
          <w:marRight w:val="0"/>
          <w:marTop w:val="0"/>
          <w:marBottom w:val="0"/>
          <w:divBdr>
            <w:top w:val="none" w:sz="0" w:space="0" w:color="auto"/>
            <w:left w:val="none" w:sz="0" w:space="0" w:color="auto"/>
            <w:bottom w:val="none" w:sz="0" w:space="0" w:color="auto"/>
            <w:right w:val="none" w:sz="0" w:space="0" w:color="auto"/>
          </w:divBdr>
          <w:divsChild>
            <w:div w:id="1508324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49049">
      <w:bodyDiv w:val="1"/>
      <w:marLeft w:val="0"/>
      <w:marRight w:val="0"/>
      <w:marTop w:val="0"/>
      <w:marBottom w:val="0"/>
      <w:divBdr>
        <w:top w:val="none" w:sz="0" w:space="0" w:color="auto"/>
        <w:left w:val="none" w:sz="0" w:space="0" w:color="auto"/>
        <w:bottom w:val="none" w:sz="0" w:space="0" w:color="auto"/>
        <w:right w:val="none" w:sz="0" w:space="0" w:color="auto"/>
      </w:divBdr>
      <w:divsChild>
        <w:div w:id="64836010">
          <w:marLeft w:val="0"/>
          <w:marRight w:val="0"/>
          <w:marTop w:val="0"/>
          <w:marBottom w:val="0"/>
          <w:divBdr>
            <w:top w:val="none" w:sz="0" w:space="0" w:color="auto"/>
            <w:left w:val="none" w:sz="0" w:space="0" w:color="auto"/>
            <w:bottom w:val="none" w:sz="0" w:space="0" w:color="auto"/>
            <w:right w:val="none" w:sz="0" w:space="0" w:color="auto"/>
          </w:divBdr>
          <w:divsChild>
            <w:div w:id="906575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284660">
      <w:bodyDiv w:val="1"/>
      <w:marLeft w:val="0"/>
      <w:marRight w:val="0"/>
      <w:marTop w:val="0"/>
      <w:marBottom w:val="0"/>
      <w:divBdr>
        <w:top w:val="none" w:sz="0" w:space="0" w:color="auto"/>
        <w:left w:val="none" w:sz="0" w:space="0" w:color="auto"/>
        <w:bottom w:val="none" w:sz="0" w:space="0" w:color="auto"/>
        <w:right w:val="none" w:sz="0" w:space="0" w:color="auto"/>
      </w:divBdr>
      <w:divsChild>
        <w:div w:id="274336986">
          <w:marLeft w:val="0"/>
          <w:marRight w:val="0"/>
          <w:marTop w:val="0"/>
          <w:marBottom w:val="0"/>
          <w:divBdr>
            <w:top w:val="none" w:sz="0" w:space="0" w:color="auto"/>
            <w:left w:val="none" w:sz="0" w:space="0" w:color="auto"/>
            <w:bottom w:val="none" w:sz="0" w:space="0" w:color="auto"/>
            <w:right w:val="none" w:sz="0" w:space="0" w:color="auto"/>
          </w:divBdr>
          <w:divsChild>
            <w:div w:id="1432046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737975">
      <w:bodyDiv w:val="1"/>
      <w:marLeft w:val="0"/>
      <w:marRight w:val="0"/>
      <w:marTop w:val="0"/>
      <w:marBottom w:val="0"/>
      <w:divBdr>
        <w:top w:val="none" w:sz="0" w:space="0" w:color="auto"/>
        <w:left w:val="none" w:sz="0" w:space="0" w:color="auto"/>
        <w:bottom w:val="none" w:sz="0" w:space="0" w:color="auto"/>
        <w:right w:val="none" w:sz="0" w:space="0" w:color="auto"/>
      </w:divBdr>
      <w:divsChild>
        <w:div w:id="1527520722">
          <w:marLeft w:val="0"/>
          <w:marRight w:val="0"/>
          <w:marTop w:val="0"/>
          <w:marBottom w:val="0"/>
          <w:divBdr>
            <w:top w:val="none" w:sz="0" w:space="0" w:color="auto"/>
            <w:left w:val="none" w:sz="0" w:space="0" w:color="auto"/>
            <w:bottom w:val="none" w:sz="0" w:space="0" w:color="auto"/>
            <w:right w:val="none" w:sz="0" w:space="0" w:color="auto"/>
          </w:divBdr>
          <w:divsChild>
            <w:div w:id="1162620622">
              <w:marLeft w:val="0"/>
              <w:marRight w:val="0"/>
              <w:marTop w:val="0"/>
              <w:marBottom w:val="0"/>
              <w:divBdr>
                <w:top w:val="none" w:sz="0" w:space="0" w:color="auto"/>
                <w:left w:val="none" w:sz="0" w:space="0" w:color="auto"/>
                <w:bottom w:val="none" w:sz="0" w:space="0" w:color="auto"/>
                <w:right w:val="none" w:sz="0" w:space="0" w:color="auto"/>
              </w:divBdr>
            </w:div>
            <w:div w:id="554002437">
              <w:marLeft w:val="0"/>
              <w:marRight w:val="0"/>
              <w:marTop w:val="0"/>
              <w:marBottom w:val="0"/>
              <w:divBdr>
                <w:top w:val="none" w:sz="0" w:space="0" w:color="auto"/>
                <w:left w:val="none" w:sz="0" w:space="0" w:color="auto"/>
                <w:bottom w:val="none" w:sz="0" w:space="0" w:color="auto"/>
                <w:right w:val="none" w:sz="0" w:space="0" w:color="auto"/>
              </w:divBdr>
            </w:div>
            <w:div w:id="68105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294889">
      <w:bodyDiv w:val="1"/>
      <w:marLeft w:val="0"/>
      <w:marRight w:val="0"/>
      <w:marTop w:val="0"/>
      <w:marBottom w:val="0"/>
      <w:divBdr>
        <w:top w:val="none" w:sz="0" w:space="0" w:color="auto"/>
        <w:left w:val="none" w:sz="0" w:space="0" w:color="auto"/>
        <w:bottom w:val="none" w:sz="0" w:space="0" w:color="auto"/>
        <w:right w:val="none" w:sz="0" w:space="0" w:color="auto"/>
      </w:divBdr>
      <w:divsChild>
        <w:div w:id="1984384570">
          <w:marLeft w:val="0"/>
          <w:marRight w:val="0"/>
          <w:marTop w:val="0"/>
          <w:marBottom w:val="0"/>
          <w:divBdr>
            <w:top w:val="none" w:sz="0" w:space="0" w:color="auto"/>
            <w:left w:val="none" w:sz="0" w:space="0" w:color="auto"/>
            <w:bottom w:val="none" w:sz="0" w:space="0" w:color="auto"/>
            <w:right w:val="none" w:sz="0" w:space="0" w:color="auto"/>
          </w:divBdr>
          <w:divsChild>
            <w:div w:id="814757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792516">
      <w:bodyDiv w:val="1"/>
      <w:marLeft w:val="0"/>
      <w:marRight w:val="0"/>
      <w:marTop w:val="0"/>
      <w:marBottom w:val="0"/>
      <w:divBdr>
        <w:top w:val="none" w:sz="0" w:space="0" w:color="auto"/>
        <w:left w:val="none" w:sz="0" w:space="0" w:color="auto"/>
        <w:bottom w:val="none" w:sz="0" w:space="0" w:color="auto"/>
        <w:right w:val="none" w:sz="0" w:space="0" w:color="auto"/>
      </w:divBdr>
      <w:divsChild>
        <w:div w:id="1799032884">
          <w:marLeft w:val="0"/>
          <w:marRight w:val="0"/>
          <w:marTop w:val="0"/>
          <w:marBottom w:val="0"/>
          <w:divBdr>
            <w:top w:val="none" w:sz="0" w:space="0" w:color="auto"/>
            <w:left w:val="none" w:sz="0" w:space="0" w:color="auto"/>
            <w:bottom w:val="none" w:sz="0" w:space="0" w:color="auto"/>
            <w:right w:val="none" w:sz="0" w:space="0" w:color="auto"/>
          </w:divBdr>
          <w:divsChild>
            <w:div w:id="994139188">
              <w:marLeft w:val="0"/>
              <w:marRight w:val="0"/>
              <w:marTop w:val="0"/>
              <w:marBottom w:val="0"/>
              <w:divBdr>
                <w:top w:val="none" w:sz="0" w:space="0" w:color="auto"/>
                <w:left w:val="none" w:sz="0" w:space="0" w:color="auto"/>
                <w:bottom w:val="none" w:sz="0" w:space="0" w:color="auto"/>
                <w:right w:val="none" w:sz="0" w:space="0" w:color="auto"/>
              </w:divBdr>
            </w:div>
            <w:div w:id="1831359329">
              <w:marLeft w:val="0"/>
              <w:marRight w:val="0"/>
              <w:marTop w:val="0"/>
              <w:marBottom w:val="0"/>
              <w:divBdr>
                <w:top w:val="none" w:sz="0" w:space="0" w:color="auto"/>
                <w:left w:val="none" w:sz="0" w:space="0" w:color="auto"/>
                <w:bottom w:val="none" w:sz="0" w:space="0" w:color="auto"/>
                <w:right w:val="none" w:sz="0" w:space="0" w:color="auto"/>
              </w:divBdr>
            </w:div>
            <w:div w:id="158676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304075">
      <w:bodyDiv w:val="1"/>
      <w:marLeft w:val="0"/>
      <w:marRight w:val="0"/>
      <w:marTop w:val="0"/>
      <w:marBottom w:val="0"/>
      <w:divBdr>
        <w:top w:val="none" w:sz="0" w:space="0" w:color="auto"/>
        <w:left w:val="none" w:sz="0" w:space="0" w:color="auto"/>
        <w:bottom w:val="none" w:sz="0" w:space="0" w:color="auto"/>
        <w:right w:val="none" w:sz="0" w:space="0" w:color="auto"/>
      </w:divBdr>
      <w:divsChild>
        <w:div w:id="469593797">
          <w:marLeft w:val="0"/>
          <w:marRight w:val="0"/>
          <w:marTop w:val="0"/>
          <w:marBottom w:val="0"/>
          <w:divBdr>
            <w:top w:val="none" w:sz="0" w:space="0" w:color="auto"/>
            <w:left w:val="none" w:sz="0" w:space="0" w:color="auto"/>
            <w:bottom w:val="none" w:sz="0" w:space="0" w:color="auto"/>
            <w:right w:val="none" w:sz="0" w:space="0" w:color="auto"/>
          </w:divBdr>
          <w:divsChild>
            <w:div w:id="24677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077473">
      <w:bodyDiv w:val="1"/>
      <w:marLeft w:val="0"/>
      <w:marRight w:val="0"/>
      <w:marTop w:val="0"/>
      <w:marBottom w:val="0"/>
      <w:divBdr>
        <w:top w:val="none" w:sz="0" w:space="0" w:color="auto"/>
        <w:left w:val="none" w:sz="0" w:space="0" w:color="auto"/>
        <w:bottom w:val="none" w:sz="0" w:space="0" w:color="auto"/>
        <w:right w:val="none" w:sz="0" w:space="0" w:color="auto"/>
      </w:divBdr>
      <w:divsChild>
        <w:div w:id="1710647464">
          <w:marLeft w:val="0"/>
          <w:marRight w:val="0"/>
          <w:marTop w:val="0"/>
          <w:marBottom w:val="0"/>
          <w:divBdr>
            <w:top w:val="none" w:sz="0" w:space="0" w:color="auto"/>
            <w:left w:val="none" w:sz="0" w:space="0" w:color="auto"/>
            <w:bottom w:val="none" w:sz="0" w:space="0" w:color="auto"/>
            <w:right w:val="none" w:sz="0" w:space="0" w:color="auto"/>
          </w:divBdr>
          <w:divsChild>
            <w:div w:id="77247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831204">
      <w:bodyDiv w:val="1"/>
      <w:marLeft w:val="0"/>
      <w:marRight w:val="0"/>
      <w:marTop w:val="0"/>
      <w:marBottom w:val="0"/>
      <w:divBdr>
        <w:top w:val="none" w:sz="0" w:space="0" w:color="auto"/>
        <w:left w:val="none" w:sz="0" w:space="0" w:color="auto"/>
        <w:bottom w:val="none" w:sz="0" w:space="0" w:color="auto"/>
        <w:right w:val="none" w:sz="0" w:space="0" w:color="auto"/>
      </w:divBdr>
      <w:divsChild>
        <w:div w:id="1447964149">
          <w:marLeft w:val="0"/>
          <w:marRight w:val="0"/>
          <w:marTop w:val="0"/>
          <w:marBottom w:val="0"/>
          <w:divBdr>
            <w:top w:val="none" w:sz="0" w:space="0" w:color="auto"/>
            <w:left w:val="none" w:sz="0" w:space="0" w:color="auto"/>
            <w:bottom w:val="none" w:sz="0" w:space="0" w:color="auto"/>
            <w:right w:val="none" w:sz="0" w:space="0" w:color="auto"/>
          </w:divBdr>
          <w:divsChild>
            <w:div w:id="967585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525686">
      <w:bodyDiv w:val="1"/>
      <w:marLeft w:val="0"/>
      <w:marRight w:val="0"/>
      <w:marTop w:val="0"/>
      <w:marBottom w:val="0"/>
      <w:divBdr>
        <w:top w:val="none" w:sz="0" w:space="0" w:color="auto"/>
        <w:left w:val="none" w:sz="0" w:space="0" w:color="auto"/>
        <w:bottom w:val="none" w:sz="0" w:space="0" w:color="auto"/>
        <w:right w:val="none" w:sz="0" w:space="0" w:color="auto"/>
      </w:divBdr>
      <w:divsChild>
        <w:div w:id="1416516495">
          <w:marLeft w:val="0"/>
          <w:marRight w:val="0"/>
          <w:marTop w:val="0"/>
          <w:marBottom w:val="0"/>
          <w:divBdr>
            <w:top w:val="none" w:sz="0" w:space="0" w:color="auto"/>
            <w:left w:val="none" w:sz="0" w:space="0" w:color="auto"/>
            <w:bottom w:val="none" w:sz="0" w:space="0" w:color="auto"/>
            <w:right w:val="none" w:sz="0" w:space="0" w:color="auto"/>
          </w:divBdr>
          <w:divsChild>
            <w:div w:id="124564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943131">
      <w:bodyDiv w:val="1"/>
      <w:marLeft w:val="0"/>
      <w:marRight w:val="0"/>
      <w:marTop w:val="0"/>
      <w:marBottom w:val="0"/>
      <w:divBdr>
        <w:top w:val="none" w:sz="0" w:space="0" w:color="auto"/>
        <w:left w:val="none" w:sz="0" w:space="0" w:color="auto"/>
        <w:bottom w:val="none" w:sz="0" w:space="0" w:color="auto"/>
        <w:right w:val="none" w:sz="0" w:space="0" w:color="auto"/>
      </w:divBdr>
      <w:divsChild>
        <w:div w:id="1130439083">
          <w:marLeft w:val="0"/>
          <w:marRight w:val="0"/>
          <w:marTop w:val="0"/>
          <w:marBottom w:val="0"/>
          <w:divBdr>
            <w:top w:val="none" w:sz="0" w:space="0" w:color="auto"/>
            <w:left w:val="none" w:sz="0" w:space="0" w:color="auto"/>
            <w:bottom w:val="none" w:sz="0" w:space="0" w:color="auto"/>
            <w:right w:val="none" w:sz="0" w:space="0" w:color="auto"/>
          </w:divBdr>
          <w:divsChild>
            <w:div w:id="604002904">
              <w:marLeft w:val="0"/>
              <w:marRight w:val="0"/>
              <w:marTop w:val="0"/>
              <w:marBottom w:val="0"/>
              <w:divBdr>
                <w:top w:val="none" w:sz="0" w:space="0" w:color="auto"/>
                <w:left w:val="none" w:sz="0" w:space="0" w:color="auto"/>
                <w:bottom w:val="none" w:sz="0" w:space="0" w:color="auto"/>
                <w:right w:val="none" w:sz="0" w:space="0" w:color="auto"/>
              </w:divBdr>
            </w:div>
            <w:div w:id="2116821867">
              <w:marLeft w:val="0"/>
              <w:marRight w:val="0"/>
              <w:marTop w:val="0"/>
              <w:marBottom w:val="0"/>
              <w:divBdr>
                <w:top w:val="none" w:sz="0" w:space="0" w:color="auto"/>
                <w:left w:val="none" w:sz="0" w:space="0" w:color="auto"/>
                <w:bottom w:val="none" w:sz="0" w:space="0" w:color="auto"/>
                <w:right w:val="none" w:sz="0" w:space="0" w:color="auto"/>
              </w:divBdr>
            </w:div>
            <w:div w:id="1469010589">
              <w:marLeft w:val="0"/>
              <w:marRight w:val="0"/>
              <w:marTop w:val="0"/>
              <w:marBottom w:val="0"/>
              <w:divBdr>
                <w:top w:val="none" w:sz="0" w:space="0" w:color="auto"/>
                <w:left w:val="none" w:sz="0" w:space="0" w:color="auto"/>
                <w:bottom w:val="none" w:sz="0" w:space="0" w:color="auto"/>
                <w:right w:val="none" w:sz="0" w:space="0" w:color="auto"/>
              </w:divBdr>
            </w:div>
            <w:div w:id="50471289">
              <w:marLeft w:val="0"/>
              <w:marRight w:val="0"/>
              <w:marTop w:val="0"/>
              <w:marBottom w:val="0"/>
              <w:divBdr>
                <w:top w:val="none" w:sz="0" w:space="0" w:color="auto"/>
                <w:left w:val="none" w:sz="0" w:space="0" w:color="auto"/>
                <w:bottom w:val="none" w:sz="0" w:space="0" w:color="auto"/>
                <w:right w:val="none" w:sz="0" w:space="0" w:color="auto"/>
              </w:divBdr>
            </w:div>
            <w:div w:id="755252910">
              <w:marLeft w:val="0"/>
              <w:marRight w:val="0"/>
              <w:marTop w:val="0"/>
              <w:marBottom w:val="0"/>
              <w:divBdr>
                <w:top w:val="none" w:sz="0" w:space="0" w:color="auto"/>
                <w:left w:val="none" w:sz="0" w:space="0" w:color="auto"/>
                <w:bottom w:val="none" w:sz="0" w:space="0" w:color="auto"/>
                <w:right w:val="none" w:sz="0" w:space="0" w:color="auto"/>
              </w:divBdr>
            </w:div>
            <w:div w:id="652023575">
              <w:marLeft w:val="0"/>
              <w:marRight w:val="0"/>
              <w:marTop w:val="0"/>
              <w:marBottom w:val="0"/>
              <w:divBdr>
                <w:top w:val="none" w:sz="0" w:space="0" w:color="auto"/>
                <w:left w:val="none" w:sz="0" w:space="0" w:color="auto"/>
                <w:bottom w:val="none" w:sz="0" w:space="0" w:color="auto"/>
                <w:right w:val="none" w:sz="0" w:space="0" w:color="auto"/>
              </w:divBdr>
            </w:div>
            <w:div w:id="1393192249">
              <w:marLeft w:val="0"/>
              <w:marRight w:val="0"/>
              <w:marTop w:val="0"/>
              <w:marBottom w:val="0"/>
              <w:divBdr>
                <w:top w:val="none" w:sz="0" w:space="0" w:color="auto"/>
                <w:left w:val="none" w:sz="0" w:space="0" w:color="auto"/>
                <w:bottom w:val="none" w:sz="0" w:space="0" w:color="auto"/>
                <w:right w:val="none" w:sz="0" w:space="0" w:color="auto"/>
              </w:divBdr>
            </w:div>
            <w:div w:id="1035736414">
              <w:marLeft w:val="0"/>
              <w:marRight w:val="0"/>
              <w:marTop w:val="0"/>
              <w:marBottom w:val="0"/>
              <w:divBdr>
                <w:top w:val="none" w:sz="0" w:space="0" w:color="auto"/>
                <w:left w:val="none" w:sz="0" w:space="0" w:color="auto"/>
                <w:bottom w:val="none" w:sz="0" w:space="0" w:color="auto"/>
                <w:right w:val="none" w:sz="0" w:space="0" w:color="auto"/>
              </w:divBdr>
            </w:div>
            <w:div w:id="1400326421">
              <w:marLeft w:val="0"/>
              <w:marRight w:val="0"/>
              <w:marTop w:val="0"/>
              <w:marBottom w:val="0"/>
              <w:divBdr>
                <w:top w:val="none" w:sz="0" w:space="0" w:color="auto"/>
                <w:left w:val="none" w:sz="0" w:space="0" w:color="auto"/>
                <w:bottom w:val="none" w:sz="0" w:space="0" w:color="auto"/>
                <w:right w:val="none" w:sz="0" w:space="0" w:color="auto"/>
              </w:divBdr>
            </w:div>
            <w:div w:id="1024093049">
              <w:marLeft w:val="0"/>
              <w:marRight w:val="0"/>
              <w:marTop w:val="0"/>
              <w:marBottom w:val="0"/>
              <w:divBdr>
                <w:top w:val="none" w:sz="0" w:space="0" w:color="auto"/>
                <w:left w:val="none" w:sz="0" w:space="0" w:color="auto"/>
                <w:bottom w:val="none" w:sz="0" w:space="0" w:color="auto"/>
                <w:right w:val="none" w:sz="0" w:space="0" w:color="auto"/>
              </w:divBdr>
            </w:div>
            <w:div w:id="533812362">
              <w:marLeft w:val="0"/>
              <w:marRight w:val="0"/>
              <w:marTop w:val="0"/>
              <w:marBottom w:val="0"/>
              <w:divBdr>
                <w:top w:val="none" w:sz="0" w:space="0" w:color="auto"/>
                <w:left w:val="none" w:sz="0" w:space="0" w:color="auto"/>
                <w:bottom w:val="none" w:sz="0" w:space="0" w:color="auto"/>
                <w:right w:val="none" w:sz="0" w:space="0" w:color="auto"/>
              </w:divBdr>
            </w:div>
            <w:div w:id="145451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09657">
      <w:bodyDiv w:val="1"/>
      <w:marLeft w:val="0"/>
      <w:marRight w:val="0"/>
      <w:marTop w:val="0"/>
      <w:marBottom w:val="0"/>
      <w:divBdr>
        <w:top w:val="none" w:sz="0" w:space="0" w:color="auto"/>
        <w:left w:val="none" w:sz="0" w:space="0" w:color="auto"/>
        <w:bottom w:val="none" w:sz="0" w:space="0" w:color="auto"/>
        <w:right w:val="none" w:sz="0" w:space="0" w:color="auto"/>
      </w:divBdr>
      <w:divsChild>
        <w:div w:id="1867214446">
          <w:marLeft w:val="0"/>
          <w:marRight w:val="0"/>
          <w:marTop w:val="0"/>
          <w:marBottom w:val="0"/>
          <w:divBdr>
            <w:top w:val="none" w:sz="0" w:space="0" w:color="auto"/>
            <w:left w:val="none" w:sz="0" w:space="0" w:color="auto"/>
            <w:bottom w:val="none" w:sz="0" w:space="0" w:color="auto"/>
            <w:right w:val="none" w:sz="0" w:space="0" w:color="auto"/>
          </w:divBdr>
          <w:divsChild>
            <w:div w:id="24264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858230">
      <w:bodyDiv w:val="1"/>
      <w:marLeft w:val="0"/>
      <w:marRight w:val="0"/>
      <w:marTop w:val="0"/>
      <w:marBottom w:val="0"/>
      <w:divBdr>
        <w:top w:val="none" w:sz="0" w:space="0" w:color="auto"/>
        <w:left w:val="none" w:sz="0" w:space="0" w:color="auto"/>
        <w:bottom w:val="none" w:sz="0" w:space="0" w:color="auto"/>
        <w:right w:val="none" w:sz="0" w:space="0" w:color="auto"/>
      </w:divBdr>
      <w:divsChild>
        <w:div w:id="253823114">
          <w:marLeft w:val="0"/>
          <w:marRight w:val="0"/>
          <w:marTop w:val="0"/>
          <w:marBottom w:val="0"/>
          <w:divBdr>
            <w:top w:val="none" w:sz="0" w:space="0" w:color="auto"/>
            <w:left w:val="none" w:sz="0" w:space="0" w:color="auto"/>
            <w:bottom w:val="none" w:sz="0" w:space="0" w:color="auto"/>
            <w:right w:val="none" w:sz="0" w:space="0" w:color="auto"/>
          </w:divBdr>
          <w:divsChild>
            <w:div w:id="183024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002910">
      <w:bodyDiv w:val="1"/>
      <w:marLeft w:val="0"/>
      <w:marRight w:val="0"/>
      <w:marTop w:val="0"/>
      <w:marBottom w:val="0"/>
      <w:divBdr>
        <w:top w:val="none" w:sz="0" w:space="0" w:color="auto"/>
        <w:left w:val="none" w:sz="0" w:space="0" w:color="auto"/>
        <w:bottom w:val="none" w:sz="0" w:space="0" w:color="auto"/>
        <w:right w:val="none" w:sz="0" w:space="0" w:color="auto"/>
      </w:divBdr>
      <w:divsChild>
        <w:div w:id="2119643070">
          <w:marLeft w:val="0"/>
          <w:marRight w:val="0"/>
          <w:marTop w:val="0"/>
          <w:marBottom w:val="0"/>
          <w:divBdr>
            <w:top w:val="none" w:sz="0" w:space="0" w:color="auto"/>
            <w:left w:val="none" w:sz="0" w:space="0" w:color="auto"/>
            <w:bottom w:val="none" w:sz="0" w:space="0" w:color="auto"/>
            <w:right w:val="none" w:sz="0" w:space="0" w:color="auto"/>
          </w:divBdr>
          <w:divsChild>
            <w:div w:id="297420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802694">
      <w:bodyDiv w:val="1"/>
      <w:marLeft w:val="0"/>
      <w:marRight w:val="0"/>
      <w:marTop w:val="0"/>
      <w:marBottom w:val="0"/>
      <w:divBdr>
        <w:top w:val="none" w:sz="0" w:space="0" w:color="auto"/>
        <w:left w:val="none" w:sz="0" w:space="0" w:color="auto"/>
        <w:bottom w:val="none" w:sz="0" w:space="0" w:color="auto"/>
        <w:right w:val="none" w:sz="0" w:space="0" w:color="auto"/>
      </w:divBdr>
      <w:divsChild>
        <w:div w:id="461771128">
          <w:marLeft w:val="0"/>
          <w:marRight w:val="0"/>
          <w:marTop w:val="0"/>
          <w:marBottom w:val="0"/>
          <w:divBdr>
            <w:top w:val="none" w:sz="0" w:space="0" w:color="auto"/>
            <w:left w:val="none" w:sz="0" w:space="0" w:color="auto"/>
            <w:bottom w:val="none" w:sz="0" w:space="0" w:color="auto"/>
            <w:right w:val="none" w:sz="0" w:space="0" w:color="auto"/>
          </w:divBdr>
          <w:divsChild>
            <w:div w:id="212704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339407">
      <w:bodyDiv w:val="1"/>
      <w:marLeft w:val="0"/>
      <w:marRight w:val="0"/>
      <w:marTop w:val="0"/>
      <w:marBottom w:val="0"/>
      <w:divBdr>
        <w:top w:val="none" w:sz="0" w:space="0" w:color="auto"/>
        <w:left w:val="none" w:sz="0" w:space="0" w:color="auto"/>
        <w:bottom w:val="none" w:sz="0" w:space="0" w:color="auto"/>
        <w:right w:val="none" w:sz="0" w:space="0" w:color="auto"/>
      </w:divBdr>
      <w:divsChild>
        <w:div w:id="1909877548">
          <w:marLeft w:val="0"/>
          <w:marRight w:val="0"/>
          <w:marTop w:val="0"/>
          <w:marBottom w:val="0"/>
          <w:divBdr>
            <w:top w:val="none" w:sz="0" w:space="0" w:color="auto"/>
            <w:left w:val="none" w:sz="0" w:space="0" w:color="auto"/>
            <w:bottom w:val="none" w:sz="0" w:space="0" w:color="auto"/>
            <w:right w:val="none" w:sz="0" w:space="0" w:color="auto"/>
          </w:divBdr>
          <w:divsChild>
            <w:div w:id="1690258195">
              <w:marLeft w:val="0"/>
              <w:marRight w:val="0"/>
              <w:marTop w:val="0"/>
              <w:marBottom w:val="0"/>
              <w:divBdr>
                <w:top w:val="none" w:sz="0" w:space="0" w:color="auto"/>
                <w:left w:val="none" w:sz="0" w:space="0" w:color="auto"/>
                <w:bottom w:val="none" w:sz="0" w:space="0" w:color="auto"/>
                <w:right w:val="none" w:sz="0" w:space="0" w:color="auto"/>
              </w:divBdr>
            </w:div>
            <w:div w:id="945887439">
              <w:marLeft w:val="0"/>
              <w:marRight w:val="0"/>
              <w:marTop w:val="0"/>
              <w:marBottom w:val="0"/>
              <w:divBdr>
                <w:top w:val="none" w:sz="0" w:space="0" w:color="auto"/>
                <w:left w:val="none" w:sz="0" w:space="0" w:color="auto"/>
                <w:bottom w:val="none" w:sz="0" w:space="0" w:color="auto"/>
                <w:right w:val="none" w:sz="0" w:space="0" w:color="auto"/>
              </w:divBdr>
            </w:div>
            <w:div w:id="1189216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193115">
      <w:bodyDiv w:val="1"/>
      <w:marLeft w:val="0"/>
      <w:marRight w:val="0"/>
      <w:marTop w:val="0"/>
      <w:marBottom w:val="0"/>
      <w:divBdr>
        <w:top w:val="none" w:sz="0" w:space="0" w:color="auto"/>
        <w:left w:val="none" w:sz="0" w:space="0" w:color="auto"/>
        <w:bottom w:val="none" w:sz="0" w:space="0" w:color="auto"/>
        <w:right w:val="none" w:sz="0" w:space="0" w:color="auto"/>
      </w:divBdr>
    </w:div>
    <w:div w:id="749037714">
      <w:bodyDiv w:val="1"/>
      <w:marLeft w:val="0"/>
      <w:marRight w:val="0"/>
      <w:marTop w:val="0"/>
      <w:marBottom w:val="0"/>
      <w:divBdr>
        <w:top w:val="none" w:sz="0" w:space="0" w:color="auto"/>
        <w:left w:val="none" w:sz="0" w:space="0" w:color="auto"/>
        <w:bottom w:val="none" w:sz="0" w:space="0" w:color="auto"/>
        <w:right w:val="none" w:sz="0" w:space="0" w:color="auto"/>
      </w:divBdr>
      <w:divsChild>
        <w:div w:id="1508129190">
          <w:marLeft w:val="0"/>
          <w:marRight w:val="0"/>
          <w:marTop w:val="0"/>
          <w:marBottom w:val="0"/>
          <w:divBdr>
            <w:top w:val="none" w:sz="0" w:space="0" w:color="auto"/>
            <w:left w:val="none" w:sz="0" w:space="0" w:color="auto"/>
            <w:bottom w:val="none" w:sz="0" w:space="0" w:color="auto"/>
            <w:right w:val="none" w:sz="0" w:space="0" w:color="auto"/>
          </w:divBdr>
          <w:divsChild>
            <w:div w:id="1684673185">
              <w:marLeft w:val="0"/>
              <w:marRight w:val="0"/>
              <w:marTop w:val="0"/>
              <w:marBottom w:val="0"/>
              <w:divBdr>
                <w:top w:val="none" w:sz="0" w:space="0" w:color="auto"/>
                <w:left w:val="none" w:sz="0" w:space="0" w:color="auto"/>
                <w:bottom w:val="none" w:sz="0" w:space="0" w:color="auto"/>
                <w:right w:val="none" w:sz="0" w:space="0" w:color="auto"/>
              </w:divBdr>
            </w:div>
            <w:div w:id="94399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615055">
      <w:bodyDiv w:val="1"/>
      <w:marLeft w:val="0"/>
      <w:marRight w:val="0"/>
      <w:marTop w:val="0"/>
      <w:marBottom w:val="0"/>
      <w:divBdr>
        <w:top w:val="none" w:sz="0" w:space="0" w:color="auto"/>
        <w:left w:val="none" w:sz="0" w:space="0" w:color="auto"/>
        <w:bottom w:val="none" w:sz="0" w:space="0" w:color="auto"/>
        <w:right w:val="none" w:sz="0" w:space="0" w:color="auto"/>
      </w:divBdr>
      <w:divsChild>
        <w:div w:id="69665119">
          <w:marLeft w:val="0"/>
          <w:marRight w:val="0"/>
          <w:marTop w:val="0"/>
          <w:marBottom w:val="0"/>
          <w:divBdr>
            <w:top w:val="none" w:sz="0" w:space="0" w:color="auto"/>
            <w:left w:val="none" w:sz="0" w:space="0" w:color="auto"/>
            <w:bottom w:val="none" w:sz="0" w:space="0" w:color="auto"/>
            <w:right w:val="none" w:sz="0" w:space="0" w:color="auto"/>
          </w:divBdr>
          <w:divsChild>
            <w:div w:id="114481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658335">
      <w:bodyDiv w:val="1"/>
      <w:marLeft w:val="0"/>
      <w:marRight w:val="0"/>
      <w:marTop w:val="0"/>
      <w:marBottom w:val="0"/>
      <w:divBdr>
        <w:top w:val="none" w:sz="0" w:space="0" w:color="auto"/>
        <w:left w:val="none" w:sz="0" w:space="0" w:color="auto"/>
        <w:bottom w:val="none" w:sz="0" w:space="0" w:color="auto"/>
        <w:right w:val="none" w:sz="0" w:space="0" w:color="auto"/>
      </w:divBdr>
      <w:divsChild>
        <w:div w:id="2145273488">
          <w:marLeft w:val="0"/>
          <w:marRight w:val="0"/>
          <w:marTop w:val="0"/>
          <w:marBottom w:val="0"/>
          <w:divBdr>
            <w:top w:val="none" w:sz="0" w:space="0" w:color="auto"/>
            <w:left w:val="none" w:sz="0" w:space="0" w:color="auto"/>
            <w:bottom w:val="none" w:sz="0" w:space="0" w:color="auto"/>
            <w:right w:val="none" w:sz="0" w:space="0" w:color="auto"/>
          </w:divBdr>
          <w:divsChild>
            <w:div w:id="145378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780864">
      <w:bodyDiv w:val="1"/>
      <w:marLeft w:val="0"/>
      <w:marRight w:val="0"/>
      <w:marTop w:val="0"/>
      <w:marBottom w:val="0"/>
      <w:divBdr>
        <w:top w:val="none" w:sz="0" w:space="0" w:color="auto"/>
        <w:left w:val="none" w:sz="0" w:space="0" w:color="auto"/>
        <w:bottom w:val="none" w:sz="0" w:space="0" w:color="auto"/>
        <w:right w:val="none" w:sz="0" w:space="0" w:color="auto"/>
      </w:divBdr>
      <w:divsChild>
        <w:div w:id="1177502169">
          <w:marLeft w:val="0"/>
          <w:marRight w:val="0"/>
          <w:marTop w:val="0"/>
          <w:marBottom w:val="0"/>
          <w:divBdr>
            <w:top w:val="none" w:sz="0" w:space="0" w:color="auto"/>
            <w:left w:val="none" w:sz="0" w:space="0" w:color="auto"/>
            <w:bottom w:val="none" w:sz="0" w:space="0" w:color="auto"/>
            <w:right w:val="none" w:sz="0" w:space="0" w:color="auto"/>
          </w:divBdr>
          <w:divsChild>
            <w:div w:id="1773433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406575">
      <w:bodyDiv w:val="1"/>
      <w:marLeft w:val="0"/>
      <w:marRight w:val="0"/>
      <w:marTop w:val="0"/>
      <w:marBottom w:val="0"/>
      <w:divBdr>
        <w:top w:val="none" w:sz="0" w:space="0" w:color="auto"/>
        <w:left w:val="none" w:sz="0" w:space="0" w:color="auto"/>
        <w:bottom w:val="none" w:sz="0" w:space="0" w:color="auto"/>
        <w:right w:val="none" w:sz="0" w:space="0" w:color="auto"/>
      </w:divBdr>
      <w:divsChild>
        <w:div w:id="1372487583">
          <w:marLeft w:val="0"/>
          <w:marRight w:val="0"/>
          <w:marTop w:val="0"/>
          <w:marBottom w:val="0"/>
          <w:divBdr>
            <w:top w:val="none" w:sz="0" w:space="0" w:color="auto"/>
            <w:left w:val="none" w:sz="0" w:space="0" w:color="auto"/>
            <w:bottom w:val="none" w:sz="0" w:space="0" w:color="auto"/>
            <w:right w:val="none" w:sz="0" w:space="0" w:color="auto"/>
          </w:divBdr>
          <w:divsChild>
            <w:div w:id="1998651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581001">
      <w:bodyDiv w:val="1"/>
      <w:marLeft w:val="0"/>
      <w:marRight w:val="0"/>
      <w:marTop w:val="0"/>
      <w:marBottom w:val="0"/>
      <w:divBdr>
        <w:top w:val="none" w:sz="0" w:space="0" w:color="auto"/>
        <w:left w:val="none" w:sz="0" w:space="0" w:color="auto"/>
        <w:bottom w:val="none" w:sz="0" w:space="0" w:color="auto"/>
        <w:right w:val="none" w:sz="0" w:space="0" w:color="auto"/>
      </w:divBdr>
      <w:divsChild>
        <w:div w:id="823163380">
          <w:marLeft w:val="0"/>
          <w:marRight w:val="0"/>
          <w:marTop w:val="0"/>
          <w:marBottom w:val="0"/>
          <w:divBdr>
            <w:top w:val="none" w:sz="0" w:space="0" w:color="auto"/>
            <w:left w:val="none" w:sz="0" w:space="0" w:color="auto"/>
            <w:bottom w:val="none" w:sz="0" w:space="0" w:color="auto"/>
            <w:right w:val="none" w:sz="0" w:space="0" w:color="auto"/>
          </w:divBdr>
          <w:divsChild>
            <w:div w:id="387414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936015">
      <w:bodyDiv w:val="1"/>
      <w:marLeft w:val="0"/>
      <w:marRight w:val="0"/>
      <w:marTop w:val="0"/>
      <w:marBottom w:val="0"/>
      <w:divBdr>
        <w:top w:val="none" w:sz="0" w:space="0" w:color="auto"/>
        <w:left w:val="none" w:sz="0" w:space="0" w:color="auto"/>
        <w:bottom w:val="none" w:sz="0" w:space="0" w:color="auto"/>
        <w:right w:val="none" w:sz="0" w:space="0" w:color="auto"/>
      </w:divBdr>
      <w:divsChild>
        <w:div w:id="926767211">
          <w:marLeft w:val="0"/>
          <w:marRight w:val="0"/>
          <w:marTop w:val="0"/>
          <w:marBottom w:val="0"/>
          <w:divBdr>
            <w:top w:val="none" w:sz="0" w:space="0" w:color="auto"/>
            <w:left w:val="none" w:sz="0" w:space="0" w:color="auto"/>
            <w:bottom w:val="none" w:sz="0" w:space="0" w:color="auto"/>
            <w:right w:val="none" w:sz="0" w:space="0" w:color="auto"/>
          </w:divBdr>
          <w:divsChild>
            <w:div w:id="171241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919555">
      <w:bodyDiv w:val="1"/>
      <w:marLeft w:val="0"/>
      <w:marRight w:val="0"/>
      <w:marTop w:val="0"/>
      <w:marBottom w:val="0"/>
      <w:divBdr>
        <w:top w:val="none" w:sz="0" w:space="0" w:color="auto"/>
        <w:left w:val="none" w:sz="0" w:space="0" w:color="auto"/>
        <w:bottom w:val="none" w:sz="0" w:space="0" w:color="auto"/>
        <w:right w:val="none" w:sz="0" w:space="0" w:color="auto"/>
      </w:divBdr>
      <w:divsChild>
        <w:div w:id="770972495">
          <w:marLeft w:val="0"/>
          <w:marRight w:val="0"/>
          <w:marTop w:val="0"/>
          <w:marBottom w:val="0"/>
          <w:divBdr>
            <w:top w:val="none" w:sz="0" w:space="0" w:color="auto"/>
            <w:left w:val="none" w:sz="0" w:space="0" w:color="auto"/>
            <w:bottom w:val="none" w:sz="0" w:space="0" w:color="auto"/>
            <w:right w:val="none" w:sz="0" w:space="0" w:color="auto"/>
          </w:divBdr>
          <w:divsChild>
            <w:div w:id="221908920">
              <w:marLeft w:val="0"/>
              <w:marRight w:val="0"/>
              <w:marTop w:val="0"/>
              <w:marBottom w:val="0"/>
              <w:divBdr>
                <w:top w:val="none" w:sz="0" w:space="0" w:color="auto"/>
                <w:left w:val="none" w:sz="0" w:space="0" w:color="auto"/>
                <w:bottom w:val="none" w:sz="0" w:space="0" w:color="auto"/>
                <w:right w:val="none" w:sz="0" w:space="0" w:color="auto"/>
              </w:divBdr>
            </w:div>
            <w:div w:id="581060304">
              <w:marLeft w:val="0"/>
              <w:marRight w:val="0"/>
              <w:marTop w:val="0"/>
              <w:marBottom w:val="0"/>
              <w:divBdr>
                <w:top w:val="none" w:sz="0" w:space="0" w:color="auto"/>
                <w:left w:val="none" w:sz="0" w:space="0" w:color="auto"/>
                <w:bottom w:val="none" w:sz="0" w:space="0" w:color="auto"/>
                <w:right w:val="none" w:sz="0" w:space="0" w:color="auto"/>
              </w:divBdr>
            </w:div>
            <w:div w:id="59574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083367">
      <w:bodyDiv w:val="1"/>
      <w:marLeft w:val="0"/>
      <w:marRight w:val="0"/>
      <w:marTop w:val="0"/>
      <w:marBottom w:val="0"/>
      <w:divBdr>
        <w:top w:val="none" w:sz="0" w:space="0" w:color="auto"/>
        <w:left w:val="none" w:sz="0" w:space="0" w:color="auto"/>
        <w:bottom w:val="none" w:sz="0" w:space="0" w:color="auto"/>
        <w:right w:val="none" w:sz="0" w:space="0" w:color="auto"/>
      </w:divBdr>
      <w:divsChild>
        <w:div w:id="1840653056">
          <w:marLeft w:val="0"/>
          <w:marRight w:val="0"/>
          <w:marTop w:val="0"/>
          <w:marBottom w:val="0"/>
          <w:divBdr>
            <w:top w:val="none" w:sz="0" w:space="0" w:color="auto"/>
            <w:left w:val="none" w:sz="0" w:space="0" w:color="auto"/>
            <w:bottom w:val="none" w:sz="0" w:space="0" w:color="auto"/>
            <w:right w:val="none" w:sz="0" w:space="0" w:color="auto"/>
          </w:divBdr>
          <w:divsChild>
            <w:div w:id="71010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366694">
      <w:bodyDiv w:val="1"/>
      <w:marLeft w:val="0"/>
      <w:marRight w:val="0"/>
      <w:marTop w:val="0"/>
      <w:marBottom w:val="0"/>
      <w:divBdr>
        <w:top w:val="none" w:sz="0" w:space="0" w:color="auto"/>
        <w:left w:val="none" w:sz="0" w:space="0" w:color="auto"/>
        <w:bottom w:val="none" w:sz="0" w:space="0" w:color="auto"/>
        <w:right w:val="none" w:sz="0" w:space="0" w:color="auto"/>
      </w:divBdr>
      <w:divsChild>
        <w:div w:id="720518460">
          <w:marLeft w:val="0"/>
          <w:marRight w:val="0"/>
          <w:marTop w:val="0"/>
          <w:marBottom w:val="0"/>
          <w:divBdr>
            <w:top w:val="none" w:sz="0" w:space="0" w:color="auto"/>
            <w:left w:val="none" w:sz="0" w:space="0" w:color="auto"/>
            <w:bottom w:val="none" w:sz="0" w:space="0" w:color="auto"/>
            <w:right w:val="none" w:sz="0" w:space="0" w:color="auto"/>
          </w:divBdr>
          <w:divsChild>
            <w:div w:id="675424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923085">
      <w:bodyDiv w:val="1"/>
      <w:marLeft w:val="0"/>
      <w:marRight w:val="0"/>
      <w:marTop w:val="0"/>
      <w:marBottom w:val="0"/>
      <w:divBdr>
        <w:top w:val="none" w:sz="0" w:space="0" w:color="auto"/>
        <w:left w:val="none" w:sz="0" w:space="0" w:color="auto"/>
        <w:bottom w:val="none" w:sz="0" w:space="0" w:color="auto"/>
        <w:right w:val="none" w:sz="0" w:space="0" w:color="auto"/>
      </w:divBdr>
      <w:divsChild>
        <w:div w:id="1779907399">
          <w:marLeft w:val="0"/>
          <w:marRight w:val="0"/>
          <w:marTop w:val="0"/>
          <w:marBottom w:val="0"/>
          <w:divBdr>
            <w:top w:val="none" w:sz="0" w:space="0" w:color="auto"/>
            <w:left w:val="none" w:sz="0" w:space="0" w:color="auto"/>
            <w:bottom w:val="none" w:sz="0" w:space="0" w:color="auto"/>
            <w:right w:val="none" w:sz="0" w:space="0" w:color="auto"/>
          </w:divBdr>
          <w:divsChild>
            <w:div w:id="167329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452740">
      <w:bodyDiv w:val="1"/>
      <w:marLeft w:val="0"/>
      <w:marRight w:val="0"/>
      <w:marTop w:val="0"/>
      <w:marBottom w:val="0"/>
      <w:divBdr>
        <w:top w:val="none" w:sz="0" w:space="0" w:color="auto"/>
        <w:left w:val="none" w:sz="0" w:space="0" w:color="auto"/>
        <w:bottom w:val="none" w:sz="0" w:space="0" w:color="auto"/>
        <w:right w:val="none" w:sz="0" w:space="0" w:color="auto"/>
      </w:divBdr>
      <w:divsChild>
        <w:div w:id="522286079">
          <w:marLeft w:val="0"/>
          <w:marRight w:val="0"/>
          <w:marTop w:val="0"/>
          <w:marBottom w:val="0"/>
          <w:divBdr>
            <w:top w:val="none" w:sz="0" w:space="0" w:color="auto"/>
            <w:left w:val="none" w:sz="0" w:space="0" w:color="auto"/>
            <w:bottom w:val="none" w:sz="0" w:space="0" w:color="auto"/>
            <w:right w:val="none" w:sz="0" w:space="0" w:color="auto"/>
          </w:divBdr>
          <w:divsChild>
            <w:div w:id="689339091">
              <w:marLeft w:val="0"/>
              <w:marRight w:val="0"/>
              <w:marTop w:val="0"/>
              <w:marBottom w:val="0"/>
              <w:divBdr>
                <w:top w:val="none" w:sz="0" w:space="0" w:color="auto"/>
                <w:left w:val="none" w:sz="0" w:space="0" w:color="auto"/>
                <w:bottom w:val="none" w:sz="0" w:space="0" w:color="auto"/>
                <w:right w:val="none" w:sz="0" w:space="0" w:color="auto"/>
              </w:divBdr>
            </w:div>
            <w:div w:id="739596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343604">
      <w:bodyDiv w:val="1"/>
      <w:marLeft w:val="0"/>
      <w:marRight w:val="0"/>
      <w:marTop w:val="0"/>
      <w:marBottom w:val="0"/>
      <w:divBdr>
        <w:top w:val="none" w:sz="0" w:space="0" w:color="auto"/>
        <w:left w:val="none" w:sz="0" w:space="0" w:color="auto"/>
        <w:bottom w:val="none" w:sz="0" w:space="0" w:color="auto"/>
        <w:right w:val="none" w:sz="0" w:space="0" w:color="auto"/>
      </w:divBdr>
      <w:divsChild>
        <w:div w:id="1773427400">
          <w:marLeft w:val="0"/>
          <w:marRight w:val="0"/>
          <w:marTop w:val="0"/>
          <w:marBottom w:val="0"/>
          <w:divBdr>
            <w:top w:val="none" w:sz="0" w:space="0" w:color="auto"/>
            <w:left w:val="none" w:sz="0" w:space="0" w:color="auto"/>
            <w:bottom w:val="none" w:sz="0" w:space="0" w:color="auto"/>
            <w:right w:val="none" w:sz="0" w:space="0" w:color="auto"/>
          </w:divBdr>
          <w:divsChild>
            <w:div w:id="162093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965288">
      <w:bodyDiv w:val="1"/>
      <w:marLeft w:val="0"/>
      <w:marRight w:val="0"/>
      <w:marTop w:val="0"/>
      <w:marBottom w:val="0"/>
      <w:divBdr>
        <w:top w:val="none" w:sz="0" w:space="0" w:color="auto"/>
        <w:left w:val="none" w:sz="0" w:space="0" w:color="auto"/>
        <w:bottom w:val="none" w:sz="0" w:space="0" w:color="auto"/>
        <w:right w:val="none" w:sz="0" w:space="0" w:color="auto"/>
      </w:divBdr>
      <w:divsChild>
        <w:div w:id="169223476">
          <w:marLeft w:val="0"/>
          <w:marRight w:val="0"/>
          <w:marTop w:val="0"/>
          <w:marBottom w:val="0"/>
          <w:divBdr>
            <w:top w:val="none" w:sz="0" w:space="0" w:color="auto"/>
            <w:left w:val="none" w:sz="0" w:space="0" w:color="auto"/>
            <w:bottom w:val="none" w:sz="0" w:space="0" w:color="auto"/>
            <w:right w:val="none" w:sz="0" w:space="0" w:color="auto"/>
          </w:divBdr>
          <w:divsChild>
            <w:div w:id="975989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240790">
      <w:bodyDiv w:val="1"/>
      <w:marLeft w:val="0"/>
      <w:marRight w:val="0"/>
      <w:marTop w:val="0"/>
      <w:marBottom w:val="0"/>
      <w:divBdr>
        <w:top w:val="none" w:sz="0" w:space="0" w:color="auto"/>
        <w:left w:val="none" w:sz="0" w:space="0" w:color="auto"/>
        <w:bottom w:val="none" w:sz="0" w:space="0" w:color="auto"/>
        <w:right w:val="none" w:sz="0" w:space="0" w:color="auto"/>
      </w:divBdr>
      <w:divsChild>
        <w:div w:id="1101070461">
          <w:marLeft w:val="0"/>
          <w:marRight w:val="0"/>
          <w:marTop w:val="0"/>
          <w:marBottom w:val="0"/>
          <w:divBdr>
            <w:top w:val="none" w:sz="0" w:space="0" w:color="auto"/>
            <w:left w:val="none" w:sz="0" w:space="0" w:color="auto"/>
            <w:bottom w:val="none" w:sz="0" w:space="0" w:color="auto"/>
            <w:right w:val="none" w:sz="0" w:space="0" w:color="auto"/>
          </w:divBdr>
          <w:divsChild>
            <w:div w:id="47934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282745">
      <w:bodyDiv w:val="1"/>
      <w:marLeft w:val="0"/>
      <w:marRight w:val="0"/>
      <w:marTop w:val="0"/>
      <w:marBottom w:val="0"/>
      <w:divBdr>
        <w:top w:val="none" w:sz="0" w:space="0" w:color="auto"/>
        <w:left w:val="none" w:sz="0" w:space="0" w:color="auto"/>
        <w:bottom w:val="none" w:sz="0" w:space="0" w:color="auto"/>
        <w:right w:val="none" w:sz="0" w:space="0" w:color="auto"/>
      </w:divBdr>
      <w:divsChild>
        <w:div w:id="1274289015">
          <w:marLeft w:val="0"/>
          <w:marRight w:val="0"/>
          <w:marTop w:val="0"/>
          <w:marBottom w:val="0"/>
          <w:divBdr>
            <w:top w:val="none" w:sz="0" w:space="0" w:color="auto"/>
            <w:left w:val="none" w:sz="0" w:space="0" w:color="auto"/>
            <w:bottom w:val="none" w:sz="0" w:space="0" w:color="auto"/>
            <w:right w:val="none" w:sz="0" w:space="0" w:color="auto"/>
          </w:divBdr>
          <w:divsChild>
            <w:div w:id="536936623">
              <w:marLeft w:val="0"/>
              <w:marRight w:val="0"/>
              <w:marTop w:val="0"/>
              <w:marBottom w:val="0"/>
              <w:divBdr>
                <w:top w:val="none" w:sz="0" w:space="0" w:color="auto"/>
                <w:left w:val="none" w:sz="0" w:space="0" w:color="auto"/>
                <w:bottom w:val="none" w:sz="0" w:space="0" w:color="auto"/>
                <w:right w:val="none" w:sz="0" w:space="0" w:color="auto"/>
              </w:divBdr>
            </w:div>
            <w:div w:id="1258058644">
              <w:marLeft w:val="0"/>
              <w:marRight w:val="0"/>
              <w:marTop w:val="0"/>
              <w:marBottom w:val="0"/>
              <w:divBdr>
                <w:top w:val="none" w:sz="0" w:space="0" w:color="auto"/>
                <w:left w:val="none" w:sz="0" w:space="0" w:color="auto"/>
                <w:bottom w:val="none" w:sz="0" w:space="0" w:color="auto"/>
                <w:right w:val="none" w:sz="0" w:space="0" w:color="auto"/>
              </w:divBdr>
            </w:div>
            <w:div w:id="314064660">
              <w:marLeft w:val="0"/>
              <w:marRight w:val="0"/>
              <w:marTop w:val="0"/>
              <w:marBottom w:val="0"/>
              <w:divBdr>
                <w:top w:val="none" w:sz="0" w:space="0" w:color="auto"/>
                <w:left w:val="none" w:sz="0" w:space="0" w:color="auto"/>
                <w:bottom w:val="none" w:sz="0" w:space="0" w:color="auto"/>
                <w:right w:val="none" w:sz="0" w:space="0" w:color="auto"/>
              </w:divBdr>
            </w:div>
            <w:div w:id="1781139878">
              <w:marLeft w:val="0"/>
              <w:marRight w:val="0"/>
              <w:marTop w:val="0"/>
              <w:marBottom w:val="0"/>
              <w:divBdr>
                <w:top w:val="none" w:sz="0" w:space="0" w:color="auto"/>
                <w:left w:val="none" w:sz="0" w:space="0" w:color="auto"/>
                <w:bottom w:val="none" w:sz="0" w:space="0" w:color="auto"/>
                <w:right w:val="none" w:sz="0" w:space="0" w:color="auto"/>
              </w:divBdr>
            </w:div>
            <w:div w:id="946425808">
              <w:marLeft w:val="0"/>
              <w:marRight w:val="0"/>
              <w:marTop w:val="0"/>
              <w:marBottom w:val="0"/>
              <w:divBdr>
                <w:top w:val="none" w:sz="0" w:space="0" w:color="auto"/>
                <w:left w:val="none" w:sz="0" w:space="0" w:color="auto"/>
                <w:bottom w:val="none" w:sz="0" w:space="0" w:color="auto"/>
                <w:right w:val="none" w:sz="0" w:space="0" w:color="auto"/>
              </w:divBdr>
            </w:div>
            <w:div w:id="1843929525">
              <w:marLeft w:val="0"/>
              <w:marRight w:val="0"/>
              <w:marTop w:val="0"/>
              <w:marBottom w:val="0"/>
              <w:divBdr>
                <w:top w:val="none" w:sz="0" w:space="0" w:color="auto"/>
                <w:left w:val="none" w:sz="0" w:space="0" w:color="auto"/>
                <w:bottom w:val="none" w:sz="0" w:space="0" w:color="auto"/>
                <w:right w:val="none" w:sz="0" w:space="0" w:color="auto"/>
              </w:divBdr>
            </w:div>
            <w:div w:id="1054817801">
              <w:marLeft w:val="0"/>
              <w:marRight w:val="0"/>
              <w:marTop w:val="0"/>
              <w:marBottom w:val="0"/>
              <w:divBdr>
                <w:top w:val="none" w:sz="0" w:space="0" w:color="auto"/>
                <w:left w:val="none" w:sz="0" w:space="0" w:color="auto"/>
                <w:bottom w:val="none" w:sz="0" w:space="0" w:color="auto"/>
                <w:right w:val="none" w:sz="0" w:space="0" w:color="auto"/>
              </w:divBdr>
            </w:div>
            <w:div w:id="90705544">
              <w:marLeft w:val="0"/>
              <w:marRight w:val="0"/>
              <w:marTop w:val="0"/>
              <w:marBottom w:val="0"/>
              <w:divBdr>
                <w:top w:val="none" w:sz="0" w:space="0" w:color="auto"/>
                <w:left w:val="none" w:sz="0" w:space="0" w:color="auto"/>
                <w:bottom w:val="none" w:sz="0" w:space="0" w:color="auto"/>
                <w:right w:val="none" w:sz="0" w:space="0" w:color="auto"/>
              </w:divBdr>
            </w:div>
            <w:div w:id="95252478">
              <w:marLeft w:val="0"/>
              <w:marRight w:val="0"/>
              <w:marTop w:val="0"/>
              <w:marBottom w:val="0"/>
              <w:divBdr>
                <w:top w:val="none" w:sz="0" w:space="0" w:color="auto"/>
                <w:left w:val="none" w:sz="0" w:space="0" w:color="auto"/>
                <w:bottom w:val="none" w:sz="0" w:space="0" w:color="auto"/>
                <w:right w:val="none" w:sz="0" w:space="0" w:color="auto"/>
              </w:divBdr>
            </w:div>
            <w:div w:id="474179262">
              <w:marLeft w:val="0"/>
              <w:marRight w:val="0"/>
              <w:marTop w:val="0"/>
              <w:marBottom w:val="0"/>
              <w:divBdr>
                <w:top w:val="none" w:sz="0" w:space="0" w:color="auto"/>
                <w:left w:val="none" w:sz="0" w:space="0" w:color="auto"/>
                <w:bottom w:val="none" w:sz="0" w:space="0" w:color="auto"/>
                <w:right w:val="none" w:sz="0" w:space="0" w:color="auto"/>
              </w:divBdr>
            </w:div>
            <w:div w:id="651719171">
              <w:marLeft w:val="0"/>
              <w:marRight w:val="0"/>
              <w:marTop w:val="0"/>
              <w:marBottom w:val="0"/>
              <w:divBdr>
                <w:top w:val="none" w:sz="0" w:space="0" w:color="auto"/>
                <w:left w:val="none" w:sz="0" w:space="0" w:color="auto"/>
                <w:bottom w:val="none" w:sz="0" w:space="0" w:color="auto"/>
                <w:right w:val="none" w:sz="0" w:space="0" w:color="auto"/>
              </w:divBdr>
            </w:div>
            <w:div w:id="43818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872609">
      <w:bodyDiv w:val="1"/>
      <w:marLeft w:val="0"/>
      <w:marRight w:val="0"/>
      <w:marTop w:val="0"/>
      <w:marBottom w:val="0"/>
      <w:divBdr>
        <w:top w:val="none" w:sz="0" w:space="0" w:color="auto"/>
        <w:left w:val="none" w:sz="0" w:space="0" w:color="auto"/>
        <w:bottom w:val="none" w:sz="0" w:space="0" w:color="auto"/>
        <w:right w:val="none" w:sz="0" w:space="0" w:color="auto"/>
      </w:divBdr>
      <w:divsChild>
        <w:div w:id="551113979">
          <w:marLeft w:val="0"/>
          <w:marRight w:val="0"/>
          <w:marTop w:val="0"/>
          <w:marBottom w:val="0"/>
          <w:divBdr>
            <w:top w:val="none" w:sz="0" w:space="0" w:color="auto"/>
            <w:left w:val="none" w:sz="0" w:space="0" w:color="auto"/>
            <w:bottom w:val="none" w:sz="0" w:space="0" w:color="auto"/>
            <w:right w:val="none" w:sz="0" w:space="0" w:color="auto"/>
          </w:divBdr>
          <w:divsChild>
            <w:div w:id="188521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62115">
      <w:bodyDiv w:val="1"/>
      <w:marLeft w:val="0"/>
      <w:marRight w:val="0"/>
      <w:marTop w:val="0"/>
      <w:marBottom w:val="0"/>
      <w:divBdr>
        <w:top w:val="none" w:sz="0" w:space="0" w:color="auto"/>
        <w:left w:val="none" w:sz="0" w:space="0" w:color="auto"/>
        <w:bottom w:val="none" w:sz="0" w:space="0" w:color="auto"/>
        <w:right w:val="none" w:sz="0" w:space="0" w:color="auto"/>
      </w:divBdr>
      <w:divsChild>
        <w:div w:id="1849059247">
          <w:marLeft w:val="0"/>
          <w:marRight w:val="0"/>
          <w:marTop w:val="0"/>
          <w:marBottom w:val="0"/>
          <w:divBdr>
            <w:top w:val="none" w:sz="0" w:space="0" w:color="auto"/>
            <w:left w:val="none" w:sz="0" w:space="0" w:color="auto"/>
            <w:bottom w:val="none" w:sz="0" w:space="0" w:color="auto"/>
            <w:right w:val="none" w:sz="0" w:space="0" w:color="auto"/>
          </w:divBdr>
          <w:divsChild>
            <w:div w:id="139342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759275">
      <w:bodyDiv w:val="1"/>
      <w:marLeft w:val="0"/>
      <w:marRight w:val="0"/>
      <w:marTop w:val="0"/>
      <w:marBottom w:val="0"/>
      <w:divBdr>
        <w:top w:val="none" w:sz="0" w:space="0" w:color="auto"/>
        <w:left w:val="none" w:sz="0" w:space="0" w:color="auto"/>
        <w:bottom w:val="none" w:sz="0" w:space="0" w:color="auto"/>
        <w:right w:val="none" w:sz="0" w:space="0" w:color="auto"/>
      </w:divBdr>
      <w:divsChild>
        <w:div w:id="1610968811">
          <w:marLeft w:val="0"/>
          <w:marRight w:val="0"/>
          <w:marTop w:val="0"/>
          <w:marBottom w:val="0"/>
          <w:divBdr>
            <w:top w:val="none" w:sz="0" w:space="0" w:color="auto"/>
            <w:left w:val="none" w:sz="0" w:space="0" w:color="auto"/>
            <w:bottom w:val="none" w:sz="0" w:space="0" w:color="auto"/>
            <w:right w:val="none" w:sz="0" w:space="0" w:color="auto"/>
          </w:divBdr>
          <w:divsChild>
            <w:div w:id="122009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259851">
      <w:bodyDiv w:val="1"/>
      <w:marLeft w:val="0"/>
      <w:marRight w:val="0"/>
      <w:marTop w:val="0"/>
      <w:marBottom w:val="0"/>
      <w:divBdr>
        <w:top w:val="none" w:sz="0" w:space="0" w:color="auto"/>
        <w:left w:val="none" w:sz="0" w:space="0" w:color="auto"/>
        <w:bottom w:val="none" w:sz="0" w:space="0" w:color="auto"/>
        <w:right w:val="none" w:sz="0" w:space="0" w:color="auto"/>
      </w:divBdr>
      <w:divsChild>
        <w:div w:id="1047339076">
          <w:marLeft w:val="0"/>
          <w:marRight w:val="0"/>
          <w:marTop w:val="0"/>
          <w:marBottom w:val="0"/>
          <w:divBdr>
            <w:top w:val="none" w:sz="0" w:space="0" w:color="auto"/>
            <w:left w:val="none" w:sz="0" w:space="0" w:color="auto"/>
            <w:bottom w:val="none" w:sz="0" w:space="0" w:color="auto"/>
            <w:right w:val="none" w:sz="0" w:space="0" w:color="auto"/>
          </w:divBdr>
          <w:divsChild>
            <w:div w:id="130423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032235">
      <w:bodyDiv w:val="1"/>
      <w:marLeft w:val="0"/>
      <w:marRight w:val="0"/>
      <w:marTop w:val="0"/>
      <w:marBottom w:val="0"/>
      <w:divBdr>
        <w:top w:val="none" w:sz="0" w:space="0" w:color="auto"/>
        <w:left w:val="none" w:sz="0" w:space="0" w:color="auto"/>
        <w:bottom w:val="none" w:sz="0" w:space="0" w:color="auto"/>
        <w:right w:val="none" w:sz="0" w:space="0" w:color="auto"/>
      </w:divBdr>
      <w:divsChild>
        <w:div w:id="1201238873">
          <w:marLeft w:val="0"/>
          <w:marRight w:val="0"/>
          <w:marTop w:val="0"/>
          <w:marBottom w:val="0"/>
          <w:divBdr>
            <w:top w:val="none" w:sz="0" w:space="0" w:color="auto"/>
            <w:left w:val="none" w:sz="0" w:space="0" w:color="auto"/>
            <w:bottom w:val="none" w:sz="0" w:space="0" w:color="auto"/>
            <w:right w:val="none" w:sz="0" w:space="0" w:color="auto"/>
          </w:divBdr>
          <w:divsChild>
            <w:div w:id="898905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992797">
      <w:bodyDiv w:val="1"/>
      <w:marLeft w:val="0"/>
      <w:marRight w:val="0"/>
      <w:marTop w:val="0"/>
      <w:marBottom w:val="0"/>
      <w:divBdr>
        <w:top w:val="none" w:sz="0" w:space="0" w:color="auto"/>
        <w:left w:val="none" w:sz="0" w:space="0" w:color="auto"/>
        <w:bottom w:val="none" w:sz="0" w:space="0" w:color="auto"/>
        <w:right w:val="none" w:sz="0" w:space="0" w:color="auto"/>
      </w:divBdr>
      <w:divsChild>
        <w:div w:id="1879858335">
          <w:marLeft w:val="0"/>
          <w:marRight w:val="0"/>
          <w:marTop w:val="0"/>
          <w:marBottom w:val="0"/>
          <w:divBdr>
            <w:top w:val="none" w:sz="0" w:space="0" w:color="auto"/>
            <w:left w:val="none" w:sz="0" w:space="0" w:color="auto"/>
            <w:bottom w:val="none" w:sz="0" w:space="0" w:color="auto"/>
            <w:right w:val="none" w:sz="0" w:space="0" w:color="auto"/>
          </w:divBdr>
          <w:divsChild>
            <w:div w:id="22499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065557">
      <w:bodyDiv w:val="1"/>
      <w:marLeft w:val="0"/>
      <w:marRight w:val="0"/>
      <w:marTop w:val="0"/>
      <w:marBottom w:val="0"/>
      <w:divBdr>
        <w:top w:val="none" w:sz="0" w:space="0" w:color="auto"/>
        <w:left w:val="none" w:sz="0" w:space="0" w:color="auto"/>
        <w:bottom w:val="none" w:sz="0" w:space="0" w:color="auto"/>
        <w:right w:val="none" w:sz="0" w:space="0" w:color="auto"/>
      </w:divBdr>
      <w:divsChild>
        <w:div w:id="1556893000">
          <w:marLeft w:val="0"/>
          <w:marRight w:val="0"/>
          <w:marTop w:val="0"/>
          <w:marBottom w:val="0"/>
          <w:divBdr>
            <w:top w:val="none" w:sz="0" w:space="0" w:color="auto"/>
            <w:left w:val="none" w:sz="0" w:space="0" w:color="auto"/>
            <w:bottom w:val="none" w:sz="0" w:space="0" w:color="auto"/>
            <w:right w:val="none" w:sz="0" w:space="0" w:color="auto"/>
          </w:divBdr>
          <w:divsChild>
            <w:div w:id="32304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299727">
      <w:bodyDiv w:val="1"/>
      <w:marLeft w:val="0"/>
      <w:marRight w:val="0"/>
      <w:marTop w:val="0"/>
      <w:marBottom w:val="0"/>
      <w:divBdr>
        <w:top w:val="none" w:sz="0" w:space="0" w:color="auto"/>
        <w:left w:val="none" w:sz="0" w:space="0" w:color="auto"/>
        <w:bottom w:val="none" w:sz="0" w:space="0" w:color="auto"/>
        <w:right w:val="none" w:sz="0" w:space="0" w:color="auto"/>
      </w:divBdr>
    </w:div>
    <w:div w:id="1507210127">
      <w:bodyDiv w:val="1"/>
      <w:marLeft w:val="0"/>
      <w:marRight w:val="0"/>
      <w:marTop w:val="0"/>
      <w:marBottom w:val="0"/>
      <w:divBdr>
        <w:top w:val="none" w:sz="0" w:space="0" w:color="auto"/>
        <w:left w:val="none" w:sz="0" w:space="0" w:color="auto"/>
        <w:bottom w:val="none" w:sz="0" w:space="0" w:color="auto"/>
        <w:right w:val="none" w:sz="0" w:space="0" w:color="auto"/>
      </w:divBdr>
      <w:divsChild>
        <w:div w:id="1195771323">
          <w:marLeft w:val="0"/>
          <w:marRight w:val="0"/>
          <w:marTop w:val="0"/>
          <w:marBottom w:val="0"/>
          <w:divBdr>
            <w:top w:val="none" w:sz="0" w:space="0" w:color="auto"/>
            <w:left w:val="none" w:sz="0" w:space="0" w:color="auto"/>
            <w:bottom w:val="none" w:sz="0" w:space="0" w:color="auto"/>
            <w:right w:val="none" w:sz="0" w:space="0" w:color="auto"/>
          </w:divBdr>
          <w:divsChild>
            <w:div w:id="1088384407">
              <w:marLeft w:val="0"/>
              <w:marRight w:val="0"/>
              <w:marTop w:val="0"/>
              <w:marBottom w:val="0"/>
              <w:divBdr>
                <w:top w:val="none" w:sz="0" w:space="0" w:color="auto"/>
                <w:left w:val="none" w:sz="0" w:space="0" w:color="auto"/>
                <w:bottom w:val="none" w:sz="0" w:space="0" w:color="auto"/>
                <w:right w:val="none" w:sz="0" w:space="0" w:color="auto"/>
              </w:divBdr>
            </w:div>
            <w:div w:id="183541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068274">
      <w:bodyDiv w:val="1"/>
      <w:marLeft w:val="0"/>
      <w:marRight w:val="0"/>
      <w:marTop w:val="0"/>
      <w:marBottom w:val="0"/>
      <w:divBdr>
        <w:top w:val="none" w:sz="0" w:space="0" w:color="auto"/>
        <w:left w:val="none" w:sz="0" w:space="0" w:color="auto"/>
        <w:bottom w:val="none" w:sz="0" w:space="0" w:color="auto"/>
        <w:right w:val="none" w:sz="0" w:space="0" w:color="auto"/>
      </w:divBdr>
      <w:divsChild>
        <w:div w:id="827552154">
          <w:marLeft w:val="0"/>
          <w:marRight w:val="0"/>
          <w:marTop w:val="0"/>
          <w:marBottom w:val="0"/>
          <w:divBdr>
            <w:top w:val="none" w:sz="0" w:space="0" w:color="auto"/>
            <w:left w:val="none" w:sz="0" w:space="0" w:color="auto"/>
            <w:bottom w:val="none" w:sz="0" w:space="0" w:color="auto"/>
            <w:right w:val="none" w:sz="0" w:space="0" w:color="auto"/>
          </w:divBdr>
          <w:divsChild>
            <w:div w:id="153095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808131">
      <w:bodyDiv w:val="1"/>
      <w:marLeft w:val="0"/>
      <w:marRight w:val="0"/>
      <w:marTop w:val="0"/>
      <w:marBottom w:val="0"/>
      <w:divBdr>
        <w:top w:val="none" w:sz="0" w:space="0" w:color="auto"/>
        <w:left w:val="none" w:sz="0" w:space="0" w:color="auto"/>
        <w:bottom w:val="none" w:sz="0" w:space="0" w:color="auto"/>
        <w:right w:val="none" w:sz="0" w:space="0" w:color="auto"/>
      </w:divBdr>
      <w:divsChild>
        <w:div w:id="206455598">
          <w:marLeft w:val="0"/>
          <w:marRight w:val="0"/>
          <w:marTop w:val="0"/>
          <w:marBottom w:val="0"/>
          <w:divBdr>
            <w:top w:val="none" w:sz="0" w:space="0" w:color="auto"/>
            <w:left w:val="none" w:sz="0" w:space="0" w:color="auto"/>
            <w:bottom w:val="none" w:sz="0" w:space="0" w:color="auto"/>
            <w:right w:val="none" w:sz="0" w:space="0" w:color="auto"/>
          </w:divBdr>
          <w:divsChild>
            <w:div w:id="1838112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891570">
      <w:bodyDiv w:val="1"/>
      <w:marLeft w:val="0"/>
      <w:marRight w:val="0"/>
      <w:marTop w:val="0"/>
      <w:marBottom w:val="0"/>
      <w:divBdr>
        <w:top w:val="none" w:sz="0" w:space="0" w:color="auto"/>
        <w:left w:val="none" w:sz="0" w:space="0" w:color="auto"/>
        <w:bottom w:val="none" w:sz="0" w:space="0" w:color="auto"/>
        <w:right w:val="none" w:sz="0" w:space="0" w:color="auto"/>
      </w:divBdr>
      <w:divsChild>
        <w:div w:id="227421269">
          <w:marLeft w:val="0"/>
          <w:marRight w:val="0"/>
          <w:marTop w:val="0"/>
          <w:marBottom w:val="0"/>
          <w:divBdr>
            <w:top w:val="none" w:sz="0" w:space="0" w:color="auto"/>
            <w:left w:val="none" w:sz="0" w:space="0" w:color="auto"/>
            <w:bottom w:val="none" w:sz="0" w:space="0" w:color="auto"/>
            <w:right w:val="none" w:sz="0" w:space="0" w:color="auto"/>
          </w:divBdr>
          <w:divsChild>
            <w:div w:id="139403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113983">
      <w:bodyDiv w:val="1"/>
      <w:marLeft w:val="0"/>
      <w:marRight w:val="0"/>
      <w:marTop w:val="0"/>
      <w:marBottom w:val="0"/>
      <w:divBdr>
        <w:top w:val="none" w:sz="0" w:space="0" w:color="auto"/>
        <w:left w:val="none" w:sz="0" w:space="0" w:color="auto"/>
        <w:bottom w:val="none" w:sz="0" w:space="0" w:color="auto"/>
        <w:right w:val="none" w:sz="0" w:space="0" w:color="auto"/>
      </w:divBdr>
      <w:divsChild>
        <w:div w:id="1903104447">
          <w:marLeft w:val="0"/>
          <w:marRight w:val="0"/>
          <w:marTop w:val="0"/>
          <w:marBottom w:val="0"/>
          <w:divBdr>
            <w:top w:val="none" w:sz="0" w:space="0" w:color="auto"/>
            <w:left w:val="none" w:sz="0" w:space="0" w:color="auto"/>
            <w:bottom w:val="none" w:sz="0" w:space="0" w:color="auto"/>
            <w:right w:val="none" w:sz="0" w:space="0" w:color="auto"/>
          </w:divBdr>
          <w:divsChild>
            <w:div w:id="261229226">
              <w:marLeft w:val="0"/>
              <w:marRight w:val="0"/>
              <w:marTop w:val="0"/>
              <w:marBottom w:val="0"/>
              <w:divBdr>
                <w:top w:val="none" w:sz="0" w:space="0" w:color="auto"/>
                <w:left w:val="none" w:sz="0" w:space="0" w:color="auto"/>
                <w:bottom w:val="none" w:sz="0" w:space="0" w:color="auto"/>
                <w:right w:val="none" w:sz="0" w:space="0" w:color="auto"/>
              </w:divBdr>
            </w:div>
            <w:div w:id="454911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398842">
      <w:bodyDiv w:val="1"/>
      <w:marLeft w:val="0"/>
      <w:marRight w:val="0"/>
      <w:marTop w:val="0"/>
      <w:marBottom w:val="0"/>
      <w:divBdr>
        <w:top w:val="none" w:sz="0" w:space="0" w:color="auto"/>
        <w:left w:val="none" w:sz="0" w:space="0" w:color="auto"/>
        <w:bottom w:val="none" w:sz="0" w:space="0" w:color="auto"/>
        <w:right w:val="none" w:sz="0" w:space="0" w:color="auto"/>
      </w:divBdr>
      <w:divsChild>
        <w:div w:id="2137522996">
          <w:marLeft w:val="0"/>
          <w:marRight w:val="0"/>
          <w:marTop w:val="0"/>
          <w:marBottom w:val="0"/>
          <w:divBdr>
            <w:top w:val="none" w:sz="0" w:space="0" w:color="auto"/>
            <w:left w:val="none" w:sz="0" w:space="0" w:color="auto"/>
            <w:bottom w:val="none" w:sz="0" w:space="0" w:color="auto"/>
            <w:right w:val="none" w:sz="0" w:space="0" w:color="auto"/>
          </w:divBdr>
          <w:divsChild>
            <w:div w:id="158892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480067">
      <w:bodyDiv w:val="1"/>
      <w:marLeft w:val="0"/>
      <w:marRight w:val="0"/>
      <w:marTop w:val="0"/>
      <w:marBottom w:val="0"/>
      <w:divBdr>
        <w:top w:val="none" w:sz="0" w:space="0" w:color="auto"/>
        <w:left w:val="none" w:sz="0" w:space="0" w:color="auto"/>
        <w:bottom w:val="none" w:sz="0" w:space="0" w:color="auto"/>
        <w:right w:val="none" w:sz="0" w:space="0" w:color="auto"/>
      </w:divBdr>
      <w:divsChild>
        <w:div w:id="170991217">
          <w:marLeft w:val="0"/>
          <w:marRight w:val="0"/>
          <w:marTop w:val="0"/>
          <w:marBottom w:val="0"/>
          <w:divBdr>
            <w:top w:val="none" w:sz="0" w:space="0" w:color="auto"/>
            <w:left w:val="none" w:sz="0" w:space="0" w:color="auto"/>
            <w:bottom w:val="none" w:sz="0" w:space="0" w:color="auto"/>
            <w:right w:val="none" w:sz="0" w:space="0" w:color="auto"/>
          </w:divBdr>
          <w:divsChild>
            <w:div w:id="119657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119117">
      <w:bodyDiv w:val="1"/>
      <w:marLeft w:val="0"/>
      <w:marRight w:val="0"/>
      <w:marTop w:val="0"/>
      <w:marBottom w:val="0"/>
      <w:divBdr>
        <w:top w:val="none" w:sz="0" w:space="0" w:color="auto"/>
        <w:left w:val="none" w:sz="0" w:space="0" w:color="auto"/>
        <w:bottom w:val="none" w:sz="0" w:space="0" w:color="auto"/>
        <w:right w:val="none" w:sz="0" w:space="0" w:color="auto"/>
      </w:divBdr>
      <w:divsChild>
        <w:div w:id="1866283775">
          <w:marLeft w:val="0"/>
          <w:marRight w:val="0"/>
          <w:marTop w:val="0"/>
          <w:marBottom w:val="0"/>
          <w:divBdr>
            <w:top w:val="none" w:sz="0" w:space="0" w:color="auto"/>
            <w:left w:val="none" w:sz="0" w:space="0" w:color="auto"/>
            <w:bottom w:val="none" w:sz="0" w:space="0" w:color="auto"/>
            <w:right w:val="none" w:sz="0" w:space="0" w:color="auto"/>
          </w:divBdr>
          <w:divsChild>
            <w:div w:id="74325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981336">
      <w:bodyDiv w:val="1"/>
      <w:marLeft w:val="0"/>
      <w:marRight w:val="0"/>
      <w:marTop w:val="0"/>
      <w:marBottom w:val="0"/>
      <w:divBdr>
        <w:top w:val="none" w:sz="0" w:space="0" w:color="auto"/>
        <w:left w:val="none" w:sz="0" w:space="0" w:color="auto"/>
        <w:bottom w:val="none" w:sz="0" w:space="0" w:color="auto"/>
        <w:right w:val="none" w:sz="0" w:space="0" w:color="auto"/>
      </w:divBdr>
      <w:divsChild>
        <w:div w:id="116678065">
          <w:marLeft w:val="0"/>
          <w:marRight w:val="0"/>
          <w:marTop w:val="0"/>
          <w:marBottom w:val="0"/>
          <w:divBdr>
            <w:top w:val="none" w:sz="0" w:space="0" w:color="auto"/>
            <w:left w:val="none" w:sz="0" w:space="0" w:color="auto"/>
            <w:bottom w:val="none" w:sz="0" w:space="0" w:color="auto"/>
            <w:right w:val="none" w:sz="0" w:space="0" w:color="auto"/>
          </w:divBdr>
          <w:divsChild>
            <w:div w:id="94133241">
              <w:marLeft w:val="0"/>
              <w:marRight w:val="0"/>
              <w:marTop w:val="0"/>
              <w:marBottom w:val="0"/>
              <w:divBdr>
                <w:top w:val="none" w:sz="0" w:space="0" w:color="auto"/>
                <w:left w:val="none" w:sz="0" w:space="0" w:color="auto"/>
                <w:bottom w:val="none" w:sz="0" w:space="0" w:color="auto"/>
                <w:right w:val="none" w:sz="0" w:space="0" w:color="auto"/>
              </w:divBdr>
            </w:div>
            <w:div w:id="4094824">
              <w:marLeft w:val="0"/>
              <w:marRight w:val="0"/>
              <w:marTop w:val="0"/>
              <w:marBottom w:val="0"/>
              <w:divBdr>
                <w:top w:val="none" w:sz="0" w:space="0" w:color="auto"/>
                <w:left w:val="none" w:sz="0" w:space="0" w:color="auto"/>
                <w:bottom w:val="none" w:sz="0" w:space="0" w:color="auto"/>
                <w:right w:val="none" w:sz="0" w:space="0" w:color="auto"/>
              </w:divBdr>
            </w:div>
            <w:div w:id="1604222138">
              <w:marLeft w:val="0"/>
              <w:marRight w:val="0"/>
              <w:marTop w:val="0"/>
              <w:marBottom w:val="0"/>
              <w:divBdr>
                <w:top w:val="none" w:sz="0" w:space="0" w:color="auto"/>
                <w:left w:val="none" w:sz="0" w:space="0" w:color="auto"/>
                <w:bottom w:val="none" w:sz="0" w:space="0" w:color="auto"/>
                <w:right w:val="none" w:sz="0" w:space="0" w:color="auto"/>
              </w:divBdr>
            </w:div>
            <w:div w:id="276300541">
              <w:marLeft w:val="0"/>
              <w:marRight w:val="0"/>
              <w:marTop w:val="0"/>
              <w:marBottom w:val="0"/>
              <w:divBdr>
                <w:top w:val="none" w:sz="0" w:space="0" w:color="auto"/>
                <w:left w:val="none" w:sz="0" w:space="0" w:color="auto"/>
                <w:bottom w:val="none" w:sz="0" w:space="0" w:color="auto"/>
                <w:right w:val="none" w:sz="0" w:space="0" w:color="auto"/>
              </w:divBdr>
            </w:div>
            <w:div w:id="881940178">
              <w:marLeft w:val="0"/>
              <w:marRight w:val="0"/>
              <w:marTop w:val="0"/>
              <w:marBottom w:val="0"/>
              <w:divBdr>
                <w:top w:val="none" w:sz="0" w:space="0" w:color="auto"/>
                <w:left w:val="none" w:sz="0" w:space="0" w:color="auto"/>
                <w:bottom w:val="none" w:sz="0" w:space="0" w:color="auto"/>
                <w:right w:val="none" w:sz="0" w:space="0" w:color="auto"/>
              </w:divBdr>
            </w:div>
            <w:div w:id="1559244020">
              <w:marLeft w:val="0"/>
              <w:marRight w:val="0"/>
              <w:marTop w:val="0"/>
              <w:marBottom w:val="0"/>
              <w:divBdr>
                <w:top w:val="none" w:sz="0" w:space="0" w:color="auto"/>
                <w:left w:val="none" w:sz="0" w:space="0" w:color="auto"/>
                <w:bottom w:val="none" w:sz="0" w:space="0" w:color="auto"/>
                <w:right w:val="none" w:sz="0" w:space="0" w:color="auto"/>
              </w:divBdr>
            </w:div>
            <w:div w:id="364135322">
              <w:marLeft w:val="0"/>
              <w:marRight w:val="0"/>
              <w:marTop w:val="0"/>
              <w:marBottom w:val="0"/>
              <w:divBdr>
                <w:top w:val="none" w:sz="0" w:space="0" w:color="auto"/>
                <w:left w:val="none" w:sz="0" w:space="0" w:color="auto"/>
                <w:bottom w:val="none" w:sz="0" w:space="0" w:color="auto"/>
                <w:right w:val="none" w:sz="0" w:space="0" w:color="auto"/>
              </w:divBdr>
            </w:div>
            <w:div w:id="37998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630594">
      <w:bodyDiv w:val="1"/>
      <w:marLeft w:val="0"/>
      <w:marRight w:val="0"/>
      <w:marTop w:val="0"/>
      <w:marBottom w:val="0"/>
      <w:divBdr>
        <w:top w:val="none" w:sz="0" w:space="0" w:color="auto"/>
        <w:left w:val="none" w:sz="0" w:space="0" w:color="auto"/>
        <w:bottom w:val="none" w:sz="0" w:space="0" w:color="auto"/>
        <w:right w:val="none" w:sz="0" w:space="0" w:color="auto"/>
      </w:divBdr>
      <w:divsChild>
        <w:div w:id="218245372">
          <w:marLeft w:val="0"/>
          <w:marRight w:val="0"/>
          <w:marTop w:val="0"/>
          <w:marBottom w:val="0"/>
          <w:divBdr>
            <w:top w:val="none" w:sz="0" w:space="0" w:color="auto"/>
            <w:left w:val="none" w:sz="0" w:space="0" w:color="auto"/>
            <w:bottom w:val="none" w:sz="0" w:space="0" w:color="auto"/>
            <w:right w:val="none" w:sz="0" w:space="0" w:color="auto"/>
          </w:divBdr>
          <w:divsChild>
            <w:div w:id="484009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77360">
      <w:bodyDiv w:val="1"/>
      <w:marLeft w:val="0"/>
      <w:marRight w:val="0"/>
      <w:marTop w:val="0"/>
      <w:marBottom w:val="0"/>
      <w:divBdr>
        <w:top w:val="none" w:sz="0" w:space="0" w:color="auto"/>
        <w:left w:val="none" w:sz="0" w:space="0" w:color="auto"/>
        <w:bottom w:val="none" w:sz="0" w:space="0" w:color="auto"/>
        <w:right w:val="none" w:sz="0" w:space="0" w:color="auto"/>
      </w:divBdr>
      <w:divsChild>
        <w:div w:id="1574583406">
          <w:marLeft w:val="0"/>
          <w:marRight w:val="0"/>
          <w:marTop w:val="0"/>
          <w:marBottom w:val="0"/>
          <w:divBdr>
            <w:top w:val="none" w:sz="0" w:space="0" w:color="auto"/>
            <w:left w:val="none" w:sz="0" w:space="0" w:color="auto"/>
            <w:bottom w:val="none" w:sz="0" w:space="0" w:color="auto"/>
            <w:right w:val="none" w:sz="0" w:space="0" w:color="auto"/>
          </w:divBdr>
          <w:divsChild>
            <w:div w:id="63537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939084">
      <w:bodyDiv w:val="1"/>
      <w:marLeft w:val="0"/>
      <w:marRight w:val="0"/>
      <w:marTop w:val="0"/>
      <w:marBottom w:val="0"/>
      <w:divBdr>
        <w:top w:val="none" w:sz="0" w:space="0" w:color="auto"/>
        <w:left w:val="none" w:sz="0" w:space="0" w:color="auto"/>
        <w:bottom w:val="none" w:sz="0" w:space="0" w:color="auto"/>
        <w:right w:val="none" w:sz="0" w:space="0" w:color="auto"/>
      </w:divBdr>
      <w:divsChild>
        <w:div w:id="1586262287">
          <w:marLeft w:val="0"/>
          <w:marRight w:val="0"/>
          <w:marTop w:val="0"/>
          <w:marBottom w:val="0"/>
          <w:divBdr>
            <w:top w:val="none" w:sz="0" w:space="0" w:color="auto"/>
            <w:left w:val="none" w:sz="0" w:space="0" w:color="auto"/>
            <w:bottom w:val="none" w:sz="0" w:space="0" w:color="auto"/>
            <w:right w:val="none" w:sz="0" w:space="0" w:color="auto"/>
          </w:divBdr>
          <w:divsChild>
            <w:div w:id="204679226">
              <w:marLeft w:val="0"/>
              <w:marRight w:val="0"/>
              <w:marTop w:val="0"/>
              <w:marBottom w:val="0"/>
              <w:divBdr>
                <w:top w:val="none" w:sz="0" w:space="0" w:color="auto"/>
                <w:left w:val="none" w:sz="0" w:space="0" w:color="auto"/>
                <w:bottom w:val="none" w:sz="0" w:space="0" w:color="auto"/>
                <w:right w:val="none" w:sz="0" w:space="0" w:color="auto"/>
              </w:divBdr>
            </w:div>
            <w:div w:id="1064794721">
              <w:marLeft w:val="0"/>
              <w:marRight w:val="0"/>
              <w:marTop w:val="0"/>
              <w:marBottom w:val="0"/>
              <w:divBdr>
                <w:top w:val="none" w:sz="0" w:space="0" w:color="auto"/>
                <w:left w:val="none" w:sz="0" w:space="0" w:color="auto"/>
                <w:bottom w:val="none" w:sz="0" w:space="0" w:color="auto"/>
                <w:right w:val="none" w:sz="0" w:space="0" w:color="auto"/>
              </w:divBdr>
            </w:div>
            <w:div w:id="346758217">
              <w:marLeft w:val="0"/>
              <w:marRight w:val="0"/>
              <w:marTop w:val="0"/>
              <w:marBottom w:val="0"/>
              <w:divBdr>
                <w:top w:val="none" w:sz="0" w:space="0" w:color="auto"/>
                <w:left w:val="none" w:sz="0" w:space="0" w:color="auto"/>
                <w:bottom w:val="none" w:sz="0" w:space="0" w:color="auto"/>
                <w:right w:val="none" w:sz="0" w:space="0" w:color="auto"/>
              </w:divBdr>
            </w:div>
            <w:div w:id="844200932">
              <w:marLeft w:val="0"/>
              <w:marRight w:val="0"/>
              <w:marTop w:val="0"/>
              <w:marBottom w:val="0"/>
              <w:divBdr>
                <w:top w:val="none" w:sz="0" w:space="0" w:color="auto"/>
                <w:left w:val="none" w:sz="0" w:space="0" w:color="auto"/>
                <w:bottom w:val="none" w:sz="0" w:space="0" w:color="auto"/>
                <w:right w:val="none" w:sz="0" w:space="0" w:color="auto"/>
              </w:divBdr>
            </w:div>
            <w:div w:id="24596765">
              <w:marLeft w:val="0"/>
              <w:marRight w:val="0"/>
              <w:marTop w:val="0"/>
              <w:marBottom w:val="0"/>
              <w:divBdr>
                <w:top w:val="none" w:sz="0" w:space="0" w:color="auto"/>
                <w:left w:val="none" w:sz="0" w:space="0" w:color="auto"/>
                <w:bottom w:val="none" w:sz="0" w:space="0" w:color="auto"/>
                <w:right w:val="none" w:sz="0" w:space="0" w:color="auto"/>
              </w:divBdr>
            </w:div>
            <w:div w:id="1722437238">
              <w:marLeft w:val="0"/>
              <w:marRight w:val="0"/>
              <w:marTop w:val="0"/>
              <w:marBottom w:val="0"/>
              <w:divBdr>
                <w:top w:val="none" w:sz="0" w:space="0" w:color="auto"/>
                <w:left w:val="none" w:sz="0" w:space="0" w:color="auto"/>
                <w:bottom w:val="none" w:sz="0" w:space="0" w:color="auto"/>
                <w:right w:val="none" w:sz="0" w:space="0" w:color="auto"/>
              </w:divBdr>
            </w:div>
            <w:div w:id="323093783">
              <w:marLeft w:val="0"/>
              <w:marRight w:val="0"/>
              <w:marTop w:val="0"/>
              <w:marBottom w:val="0"/>
              <w:divBdr>
                <w:top w:val="none" w:sz="0" w:space="0" w:color="auto"/>
                <w:left w:val="none" w:sz="0" w:space="0" w:color="auto"/>
                <w:bottom w:val="none" w:sz="0" w:space="0" w:color="auto"/>
                <w:right w:val="none" w:sz="0" w:space="0" w:color="auto"/>
              </w:divBdr>
            </w:div>
            <w:div w:id="1529873033">
              <w:marLeft w:val="0"/>
              <w:marRight w:val="0"/>
              <w:marTop w:val="0"/>
              <w:marBottom w:val="0"/>
              <w:divBdr>
                <w:top w:val="none" w:sz="0" w:space="0" w:color="auto"/>
                <w:left w:val="none" w:sz="0" w:space="0" w:color="auto"/>
                <w:bottom w:val="none" w:sz="0" w:space="0" w:color="auto"/>
                <w:right w:val="none" w:sz="0" w:space="0" w:color="auto"/>
              </w:divBdr>
            </w:div>
            <w:div w:id="1284506070">
              <w:marLeft w:val="0"/>
              <w:marRight w:val="0"/>
              <w:marTop w:val="0"/>
              <w:marBottom w:val="0"/>
              <w:divBdr>
                <w:top w:val="none" w:sz="0" w:space="0" w:color="auto"/>
                <w:left w:val="none" w:sz="0" w:space="0" w:color="auto"/>
                <w:bottom w:val="none" w:sz="0" w:space="0" w:color="auto"/>
                <w:right w:val="none" w:sz="0" w:space="0" w:color="auto"/>
              </w:divBdr>
            </w:div>
            <w:div w:id="167256019">
              <w:marLeft w:val="0"/>
              <w:marRight w:val="0"/>
              <w:marTop w:val="0"/>
              <w:marBottom w:val="0"/>
              <w:divBdr>
                <w:top w:val="none" w:sz="0" w:space="0" w:color="auto"/>
                <w:left w:val="none" w:sz="0" w:space="0" w:color="auto"/>
                <w:bottom w:val="none" w:sz="0" w:space="0" w:color="auto"/>
                <w:right w:val="none" w:sz="0" w:space="0" w:color="auto"/>
              </w:divBdr>
            </w:div>
            <w:div w:id="1830049059">
              <w:marLeft w:val="0"/>
              <w:marRight w:val="0"/>
              <w:marTop w:val="0"/>
              <w:marBottom w:val="0"/>
              <w:divBdr>
                <w:top w:val="none" w:sz="0" w:space="0" w:color="auto"/>
                <w:left w:val="none" w:sz="0" w:space="0" w:color="auto"/>
                <w:bottom w:val="none" w:sz="0" w:space="0" w:color="auto"/>
                <w:right w:val="none" w:sz="0" w:space="0" w:color="auto"/>
              </w:divBdr>
            </w:div>
            <w:div w:id="801312098">
              <w:marLeft w:val="0"/>
              <w:marRight w:val="0"/>
              <w:marTop w:val="0"/>
              <w:marBottom w:val="0"/>
              <w:divBdr>
                <w:top w:val="none" w:sz="0" w:space="0" w:color="auto"/>
                <w:left w:val="none" w:sz="0" w:space="0" w:color="auto"/>
                <w:bottom w:val="none" w:sz="0" w:space="0" w:color="auto"/>
                <w:right w:val="none" w:sz="0" w:space="0" w:color="auto"/>
              </w:divBdr>
            </w:div>
            <w:div w:id="1732456284">
              <w:marLeft w:val="0"/>
              <w:marRight w:val="0"/>
              <w:marTop w:val="0"/>
              <w:marBottom w:val="0"/>
              <w:divBdr>
                <w:top w:val="none" w:sz="0" w:space="0" w:color="auto"/>
                <w:left w:val="none" w:sz="0" w:space="0" w:color="auto"/>
                <w:bottom w:val="none" w:sz="0" w:space="0" w:color="auto"/>
                <w:right w:val="none" w:sz="0" w:space="0" w:color="auto"/>
              </w:divBdr>
            </w:div>
            <w:div w:id="1845776334">
              <w:marLeft w:val="0"/>
              <w:marRight w:val="0"/>
              <w:marTop w:val="0"/>
              <w:marBottom w:val="0"/>
              <w:divBdr>
                <w:top w:val="none" w:sz="0" w:space="0" w:color="auto"/>
                <w:left w:val="none" w:sz="0" w:space="0" w:color="auto"/>
                <w:bottom w:val="none" w:sz="0" w:space="0" w:color="auto"/>
                <w:right w:val="none" w:sz="0" w:space="0" w:color="auto"/>
              </w:divBdr>
            </w:div>
            <w:div w:id="958532408">
              <w:marLeft w:val="0"/>
              <w:marRight w:val="0"/>
              <w:marTop w:val="0"/>
              <w:marBottom w:val="0"/>
              <w:divBdr>
                <w:top w:val="none" w:sz="0" w:space="0" w:color="auto"/>
                <w:left w:val="none" w:sz="0" w:space="0" w:color="auto"/>
                <w:bottom w:val="none" w:sz="0" w:space="0" w:color="auto"/>
                <w:right w:val="none" w:sz="0" w:space="0" w:color="auto"/>
              </w:divBdr>
            </w:div>
            <w:div w:id="1831603680">
              <w:marLeft w:val="0"/>
              <w:marRight w:val="0"/>
              <w:marTop w:val="0"/>
              <w:marBottom w:val="0"/>
              <w:divBdr>
                <w:top w:val="none" w:sz="0" w:space="0" w:color="auto"/>
                <w:left w:val="none" w:sz="0" w:space="0" w:color="auto"/>
                <w:bottom w:val="none" w:sz="0" w:space="0" w:color="auto"/>
                <w:right w:val="none" w:sz="0" w:space="0" w:color="auto"/>
              </w:divBdr>
            </w:div>
            <w:div w:id="1581909081">
              <w:marLeft w:val="0"/>
              <w:marRight w:val="0"/>
              <w:marTop w:val="0"/>
              <w:marBottom w:val="0"/>
              <w:divBdr>
                <w:top w:val="none" w:sz="0" w:space="0" w:color="auto"/>
                <w:left w:val="none" w:sz="0" w:space="0" w:color="auto"/>
                <w:bottom w:val="none" w:sz="0" w:space="0" w:color="auto"/>
                <w:right w:val="none" w:sz="0" w:space="0" w:color="auto"/>
              </w:divBdr>
            </w:div>
            <w:div w:id="1706060688">
              <w:marLeft w:val="0"/>
              <w:marRight w:val="0"/>
              <w:marTop w:val="0"/>
              <w:marBottom w:val="0"/>
              <w:divBdr>
                <w:top w:val="none" w:sz="0" w:space="0" w:color="auto"/>
                <w:left w:val="none" w:sz="0" w:space="0" w:color="auto"/>
                <w:bottom w:val="none" w:sz="0" w:space="0" w:color="auto"/>
                <w:right w:val="none" w:sz="0" w:space="0" w:color="auto"/>
              </w:divBdr>
            </w:div>
            <w:div w:id="160510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956964">
      <w:bodyDiv w:val="1"/>
      <w:marLeft w:val="0"/>
      <w:marRight w:val="0"/>
      <w:marTop w:val="0"/>
      <w:marBottom w:val="0"/>
      <w:divBdr>
        <w:top w:val="none" w:sz="0" w:space="0" w:color="auto"/>
        <w:left w:val="none" w:sz="0" w:space="0" w:color="auto"/>
        <w:bottom w:val="none" w:sz="0" w:space="0" w:color="auto"/>
        <w:right w:val="none" w:sz="0" w:space="0" w:color="auto"/>
      </w:divBdr>
      <w:divsChild>
        <w:div w:id="1633635543">
          <w:marLeft w:val="0"/>
          <w:marRight w:val="0"/>
          <w:marTop w:val="0"/>
          <w:marBottom w:val="0"/>
          <w:divBdr>
            <w:top w:val="none" w:sz="0" w:space="0" w:color="auto"/>
            <w:left w:val="none" w:sz="0" w:space="0" w:color="auto"/>
            <w:bottom w:val="none" w:sz="0" w:space="0" w:color="auto"/>
            <w:right w:val="none" w:sz="0" w:space="0" w:color="auto"/>
          </w:divBdr>
          <w:divsChild>
            <w:div w:id="2006276294">
              <w:marLeft w:val="0"/>
              <w:marRight w:val="0"/>
              <w:marTop w:val="0"/>
              <w:marBottom w:val="0"/>
              <w:divBdr>
                <w:top w:val="none" w:sz="0" w:space="0" w:color="auto"/>
                <w:left w:val="none" w:sz="0" w:space="0" w:color="auto"/>
                <w:bottom w:val="none" w:sz="0" w:space="0" w:color="auto"/>
                <w:right w:val="none" w:sz="0" w:space="0" w:color="auto"/>
              </w:divBdr>
            </w:div>
            <w:div w:id="876241400">
              <w:marLeft w:val="0"/>
              <w:marRight w:val="0"/>
              <w:marTop w:val="0"/>
              <w:marBottom w:val="0"/>
              <w:divBdr>
                <w:top w:val="none" w:sz="0" w:space="0" w:color="auto"/>
                <w:left w:val="none" w:sz="0" w:space="0" w:color="auto"/>
                <w:bottom w:val="none" w:sz="0" w:space="0" w:color="auto"/>
                <w:right w:val="none" w:sz="0" w:space="0" w:color="auto"/>
              </w:divBdr>
            </w:div>
            <w:div w:id="58676989">
              <w:marLeft w:val="0"/>
              <w:marRight w:val="0"/>
              <w:marTop w:val="0"/>
              <w:marBottom w:val="0"/>
              <w:divBdr>
                <w:top w:val="none" w:sz="0" w:space="0" w:color="auto"/>
                <w:left w:val="none" w:sz="0" w:space="0" w:color="auto"/>
                <w:bottom w:val="none" w:sz="0" w:space="0" w:color="auto"/>
                <w:right w:val="none" w:sz="0" w:space="0" w:color="auto"/>
              </w:divBdr>
            </w:div>
            <w:div w:id="1041445210">
              <w:marLeft w:val="0"/>
              <w:marRight w:val="0"/>
              <w:marTop w:val="0"/>
              <w:marBottom w:val="0"/>
              <w:divBdr>
                <w:top w:val="none" w:sz="0" w:space="0" w:color="auto"/>
                <w:left w:val="none" w:sz="0" w:space="0" w:color="auto"/>
                <w:bottom w:val="none" w:sz="0" w:space="0" w:color="auto"/>
                <w:right w:val="none" w:sz="0" w:space="0" w:color="auto"/>
              </w:divBdr>
            </w:div>
            <w:div w:id="1587611107">
              <w:marLeft w:val="0"/>
              <w:marRight w:val="0"/>
              <w:marTop w:val="0"/>
              <w:marBottom w:val="0"/>
              <w:divBdr>
                <w:top w:val="none" w:sz="0" w:space="0" w:color="auto"/>
                <w:left w:val="none" w:sz="0" w:space="0" w:color="auto"/>
                <w:bottom w:val="none" w:sz="0" w:space="0" w:color="auto"/>
                <w:right w:val="none" w:sz="0" w:space="0" w:color="auto"/>
              </w:divBdr>
            </w:div>
            <w:div w:id="133176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212588">
      <w:bodyDiv w:val="1"/>
      <w:marLeft w:val="0"/>
      <w:marRight w:val="0"/>
      <w:marTop w:val="0"/>
      <w:marBottom w:val="0"/>
      <w:divBdr>
        <w:top w:val="none" w:sz="0" w:space="0" w:color="auto"/>
        <w:left w:val="none" w:sz="0" w:space="0" w:color="auto"/>
        <w:bottom w:val="none" w:sz="0" w:space="0" w:color="auto"/>
        <w:right w:val="none" w:sz="0" w:space="0" w:color="auto"/>
      </w:divBdr>
      <w:divsChild>
        <w:div w:id="821192477">
          <w:marLeft w:val="0"/>
          <w:marRight w:val="0"/>
          <w:marTop w:val="0"/>
          <w:marBottom w:val="0"/>
          <w:divBdr>
            <w:top w:val="none" w:sz="0" w:space="0" w:color="auto"/>
            <w:left w:val="none" w:sz="0" w:space="0" w:color="auto"/>
            <w:bottom w:val="none" w:sz="0" w:space="0" w:color="auto"/>
            <w:right w:val="none" w:sz="0" w:space="0" w:color="auto"/>
          </w:divBdr>
          <w:divsChild>
            <w:div w:id="260913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757191">
      <w:bodyDiv w:val="1"/>
      <w:marLeft w:val="0"/>
      <w:marRight w:val="0"/>
      <w:marTop w:val="0"/>
      <w:marBottom w:val="0"/>
      <w:divBdr>
        <w:top w:val="none" w:sz="0" w:space="0" w:color="auto"/>
        <w:left w:val="none" w:sz="0" w:space="0" w:color="auto"/>
        <w:bottom w:val="none" w:sz="0" w:space="0" w:color="auto"/>
        <w:right w:val="none" w:sz="0" w:space="0" w:color="auto"/>
      </w:divBdr>
      <w:divsChild>
        <w:div w:id="205260817">
          <w:marLeft w:val="0"/>
          <w:marRight w:val="0"/>
          <w:marTop w:val="0"/>
          <w:marBottom w:val="0"/>
          <w:divBdr>
            <w:top w:val="none" w:sz="0" w:space="0" w:color="auto"/>
            <w:left w:val="none" w:sz="0" w:space="0" w:color="auto"/>
            <w:bottom w:val="none" w:sz="0" w:space="0" w:color="auto"/>
            <w:right w:val="none" w:sz="0" w:space="0" w:color="auto"/>
          </w:divBdr>
          <w:divsChild>
            <w:div w:id="951477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568727">
      <w:bodyDiv w:val="1"/>
      <w:marLeft w:val="0"/>
      <w:marRight w:val="0"/>
      <w:marTop w:val="0"/>
      <w:marBottom w:val="0"/>
      <w:divBdr>
        <w:top w:val="none" w:sz="0" w:space="0" w:color="auto"/>
        <w:left w:val="none" w:sz="0" w:space="0" w:color="auto"/>
        <w:bottom w:val="none" w:sz="0" w:space="0" w:color="auto"/>
        <w:right w:val="none" w:sz="0" w:space="0" w:color="auto"/>
      </w:divBdr>
      <w:divsChild>
        <w:div w:id="266929762">
          <w:marLeft w:val="0"/>
          <w:marRight w:val="0"/>
          <w:marTop w:val="0"/>
          <w:marBottom w:val="0"/>
          <w:divBdr>
            <w:top w:val="none" w:sz="0" w:space="0" w:color="auto"/>
            <w:left w:val="none" w:sz="0" w:space="0" w:color="auto"/>
            <w:bottom w:val="none" w:sz="0" w:space="0" w:color="auto"/>
            <w:right w:val="none" w:sz="0" w:space="0" w:color="auto"/>
          </w:divBdr>
          <w:divsChild>
            <w:div w:id="928081125">
              <w:marLeft w:val="0"/>
              <w:marRight w:val="0"/>
              <w:marTop w:val="0"/>
              <w:marBottom w:val="0"/>
              <w:divBdr>
                <w:top w:val="none" w:sz="0" w:space="0" w:color="auto"/>
                <w:left w:val="none" w:sz="0" w:space="0" w:color="auto"/>
                <w:bottom w:val="none" w:sz="0" w:space="0" w:color="auto"/>
                <w:right w:val="none" w:sz="0" w:space="0" w:color="auto"/>
              </w:divBdr>
            </w:div>
            <w:div w:id="1161000215">
              <w:marLeft w:val="0"/>
              <w:marRight w:val="0"/>
              <w:marTop w:val="0"/>
              <w:marBottom w:val="0"/>
              <w:divBdr>
                <w:top w:val="none" w:sz="0" w:space="0" w:color="auto"/>
                <w:left w:val="none" w:sz="0" w:space="0" w:color="auto"/>
                <w:bottom w:val="none" w:sz="0" w:space="0" w:color="auto"/>
                <w:right w:val="none" w:sz="0" w:space="0" w:color="auto"/>
              </w:divBdr>
            </w:div>
            <w:div w:id="439303359">
              <w:marLeft w:val="0"/>
              <w:marRight w:val="0"/>
              <w:marTop w:val="0"/>
              <w:marBottom w:val="0"/>
              <w:divBdr>
                <w:top w:val="none" w:sz="0" w:space="0" w:color="auto"/>
                <w:left w:val="none" w:sz="0" w:space="0" w:color="auto"/>
                <w:bottom w:val="none" w:sz="0" w:space="0" w:color="auto"/>
                <w:right w:val="none" w:sz="0" w:space="0" w:color="auto"/>
              </w:divBdr>
            </w:div>
            <w:div w:id="406810200">
              <w:marLeft w:val="0"/>
              <w:marRight w:val="0"/>
              <w:marTop w:val="0"/>
              <w:marBottom w:val="0"/>
              <w:divBdr>
                <w:top w:val="none" w:sz="0" w:space="0" w:color="auto"/>
                <w:left w:val="none" w:sz="0" w:space="0" w:color="auto"/>
                <w:bottom w:val="none" w:sz="0" w:space="0" w:color="auto"/>
                <w:right w:val="none" w:sz="0" w:space="0" w:color="auto"/>
              </w:divBdr>
            </w:div>
            <w:div w:id="1101922826">
              <w:marLeft w:val="0"/>
              <w:marRight w:val="0"/>
              <w:marTop w:val="0"/>
              <w:marBottom w:val="0"/>
              <w:divBdr>
                <w:top w:val="none" w:sz="0" w:space="0" w:color="auto"/>
                <w:left w:val="none" w:sz="0" w:space="0" w:color="auto"/>
                <w:bottom w:val="none" w:sz="0" w:space="0" w:color="auto"/>
                <w:right w:val="none" w:sz="0" w:space="0" w:color="auto"/>
              </w:divBdr>
            </w:div>
            <w:div w:id="989676175">
              <w:marLeft w:val="0"/>
              <w:marRight w:val="0"/>
              <w:marTop w:val="0"/>
              <w:marBottom w:val="0"/>
              <w:divBdr>
                <w:top w:val="none" w:sz="0" w:space="0" w:color="auto"/>
                <w:left w:val="none" w:sz="0" w:space="0" w:color="auto"/>
                <w:bottom w:val="none" w:sz="0" w:space="0" w:color="auto"/>
                <w:right w:val="none" w:sz="0" w:space="0" w:color="auto"/>
              </w:divBdr>
            </w:div>
            <w:div w:id="2116367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20411">
      <w:bodyDiv w:val="1"/>
      <w:marLeft w:val="0"/>
      <w:marRight w:val="0"/>
      <w:marTop w:val="0"/>
      <w:marBottom w:val="0"/>
      <w:divBdr>
        <w:top w:val="none" w:sz="0" w:space="0" w:color="auto"/>
        <w:left w:val="none" w:sz="0" w:space="0" w:color="auto"/>
        <w:bottom w:val="none" w:sz="0" w:space="0" w:color="auto"/>
        <w:right w:val="none" w:sz="0" w:space="0" w:color="auto"/>
      </w:divBdr>
      <w:divsChild>
        <w:div w:id="948856572">
          <w:marLeft w:val="0"/>
          <w:marRight w:val="0"/>
          <w:marTop w:val="0"/>
          <w:marBottom w:val="0"/>
          <w:divBdr>
            <w:top w:val="none" w:sz="0" w:space="0" w:color="auto"/>
            <w:left w:val="none" w:sz="0" w:space="0" w:color="auto"/>
            <w:bottom w:val="none" w:sz="0" w:space="0" w:color="auto"/>
            <w:right w:val="none" w:sz="0" w:space="0" w:color="auto"/>
          </w:divBdr>
          <w:divsChild>
            <w:div w:id="1271817696">
              <w:marLeft w:val="0"/>
              <w:marRight w:val="0"/>
              <w:marTop w:val="0"/>
              <w:marBottom w:val="0"/>
              <w:divBdr>
                <w:top w:val="none" w:sz="0" w:space="0" w:color="auto"/>
                <w:left w:val="none" w:sz="0" w:space="0" w:color="auto"/>
                <w:bottom w:val="none" w:sz="0" w:space="0" w:color="auto"/>
                <w:right w:val="none" w:sz="0" w:space="0" w:color="auto"/>
              </w:divBdr>
            </w:div>
            <w:div w:id="1635989654">
              <w:marLeft w:val="0"/>
              <w:marRight w:val="0"/>
              <w:marTop w:val="0"/>
              <w:marBottom w:val="0"/>
              <w:divBdr>
                <w:top w:val="none" w:sz="0" w:space="0" w:color="auto"/>
                <w:left w:val="none" w:sz="0" w:space="0" w:color="auto"/>
                <w:bottom w:val="none" w:sz="0" w:space="0" w:color="auto"/>
                <w:right w:val="none" w:sz="0" w:space="0" w:color="auto"/>
              </w:divBdr>
            </w:div>
            <w:div w:id="1525554770">
              <w:marLeft w:val="0"/>
              <w:marRight w:val="0"/>
              <w:marTop w:val="0"/>
              <w:marBottom w:val="0"/>
              <w:divBdr>
                <w:top w:val="none" w:sz="0" w:space="0" w:color="auto"/>
                <w:left w:val="none" w:sz="0" w:space="0" w:color="auto"/>
                <w:bottom w:val="none" w:sz="0" w:space="0" w:color="auto"/>
                <w:right w:val="none" w:sz="0" w:space="0" w:color="auto"/>
              </w:divBdr>
            </w:div>
            <w:div w:id="132608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921442">
      <w:bodyDiv w:val="1"/>
      <w:marLeft w:val="0"/>
      <w:marRight w:val="0"/>
      <w:marTop w:val="0"/>
      <w:marBottom w:val="0"/>
      <w:divBdr>
        <w:top w:val="none" w:sz="0" w:space="0" w:color="auto"/>
        <w:left w:val="none" w:sz="0" w:space="0" w:color="auto"/>
        <w:bottom w:val="none" w:sz="0" w:space="0" w:color="auto"/>
        <w:right w:val="none" w:sz="0" w:space="0" w:color="auto"/>
      </w:divBdr>
      <w:divsChild>
        <w:div w:id="1522740283">
          <w:marLeft w:val="0"/>
          <w:marRight w:val="0"/>
          <w:marTop w:val="0"/>
          <w:marBottom w:val="0"/>
          <w:divBdr>
            <w:top w:val="none" w:sz="0" w:space="0" w:color="auto"/>
            <w:left w:val="none" w:sz="0" w:space="0" w:color="auto"/>
            <w:bottom w:val="none" w:sz="0" w:space="0" w:color="auto"/>
            <w:right w:val="none" w:sz="0" w:space="0" w:color="auto"/>
          </w:divBdr>
          <w:divsChild>
            <w:div w:id="164785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702665">
      <w:bodyDiv w:val="1"/>
      <w:marLeft w:val="0"/>
      <w:marRight w:val="0"/>
      <w:marTop w:val="0"/>
      <w:marBottom w:val="0"/>
      <w:divBdr>
        <w:top w:val="none" w:sz="0" w:space="0" w:color="auto"/>
        <w:left w:val="none" w:sz="0" w:space="0" w:color="auto"/>
        <w:bottom w:val="none" w:sz="0" w:space="0" w:color="auto"/>
        <w:right w:val="none" w:sz="0" w:space="0" w:color="auto"/>
      </w:divBdr>
      <w:divsChild>
        <w:div w:id="479810215">
          <w:marLeft w:val="0"/>
          <w:marRight w:val="0"/>
          <w:marTop w:val="0"/>
          <w:marBottom w:val="0"/>
          <w:divBdr>
            <w:top w:val="none" w:sz="0" w:space="0" w:color="auto"/>
            <w:left w:val="none" w:sz="0" w:space="0" w:color="auto"/>
            <w:bottom w:val="none" w:sz="0" w:space="0" w:color="auto"/>
            <w:right w:val="none" w:sz="0" w:space="0" w:color="auto"/>
          </w:divBdr>
          <w:divsChild>
            <w:div w:id="177408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129825">
      <w:bodyDiv w:val="1"/>
      <w:marLeft w:val="0"/>
      <w:marRight w:val="0"/>
      <w:marTop w:val="0"/>
      <w:marBottom w:val="0"/>
      <w:divBdr>
        <w:top w:val="none" w:sz="0" w:space="0" w:color="auto"/>
        <w:left w:val="none" w:sz="0" w:space="0" w:color="auto"/>
        <w:bottom w:val="none" w:sz="0" w:space="0" w:color="auto"/>
        <w:right w:val="none" w:sz="0" w:space="0" w:color="auto"/>
      </w:divBdr>
      <w:divsChild>
        <w:div w:id="2123764757">
          <w:marLeft w:val="0"/>
          <w:marRight w:val="0"/>
          <w:marTop w:val="0"/>
          <w:marBottom w:val="0"/>
          <w:divBdr>
            <w:top w:val="none" w:sz="0" w:space="0" w:color="auto"/>
            <w:left w:val="none" w:sz="0" w:space="0" w:color="auto"/>
            <w:bottom w:val="none" w:sz="0" w:space="0" w:color="auto"/>
            <w:right w:val="none" w:sz="0" w:space="0" w:color="auto"/>
          </w:divBdr>
          <w:divsChild>
            <w:div w:id="2065641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249411">
      <w:bodyDiv w:val="1"/>
      <w:marLeft w:val="0"/>
      <w:marRight w:val="0"/>
      <w:marTop w:val="0"/>
      <w:marBottom w:val="0"/>
      <w:divBdr>
        <w:top w:val="none" w:sz="0" w:space="0" w:color="auto"/>
        <w:left w:val="none" w:sz="0" w:space="0" w:color="auto"/>
        <w:bottom w:val="none" w:sz="0" w:space="0" w:color="auto"/>
        <w:right w:val="none" w:sz="0" w:space="0" w:color="auto"/>
      </w:divBdr>
      <w:divsChild>
        <w:div w:id="1741369250">
          <w:marLeft w:val="0"/>
          <w:marRight w:val="0"/>
          <w:marTop w:val="0"/>
          <w:marBottom w:val="0"/>
          <w:divBdr>
            <w:top w:val="none" w:sz="0" w:space="0" w:color="auto"/>
            <w:left w:val="none" w:sz="0" w:space="0" w:color="auto"/>
            <w:bottom w:val="none" w:sz="0" w:space="0" w:color="auto"/>
            <w:right w:val="none" w:sz="0" w:space="0" w:color="auto"/>
          </w:divBdr>
          <w:divsChild>
            <w:div w:id="832570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144317">
      <w:bodyDiv w:val="1"/>
      <w:marLeft w:val="0"/>
      <w:marRight w:val="0"/>
      <w:marTop w:val="0"/>
      <w:marBottom w:val="0"/>
      <w:divBdr>
        <w:top w:val="none" w:sz="0" w:space="0" w:color="auto"/>
        <w:left w:val="none" w:sz="0" w:space="0" w:color="auto"/>
        <w:bottom w:val="none" w:sz="0" w:space="0" w:color="auto"/>
        <w:right w:val="none" w:sz="0" w:space="0" w:color="auto"/>
      </w:divBdr>
      <w:divsChild>
        <w:div w:id="1593246403">
          <w:marLeft w:val="0"/>
          <w:marRight w:val="0"/>
          <w:marTop w:val="0"/>
          <w:marBottom w:val="0"/>
          <w:divBdr>
            <w:top w:val="none" w:sz="0" w:space="0" w:color="auto"/>
            <w:left w:val="none" w:sz="0" w:space="0" w:color="auto"/>
            <w:bottom w:val="none" w:sz="0" w:space="0" w:color="auto"/>
            <w:right w:val="none" w:sz="0" w:space="0" w:color="auto"/>
          </w:divBdr>
          <w:divsChild>
            <w:div w:id="92245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100868">
      <w:bodyDiv w:val="1"/>
      <w:marLeft w:val="0"/>
      <w:marRight w:val="0"/>
      <w:marTop w:val="0"/>
      <w:marBottom w:val="0"/>
      <w:divBdr>
        <w:top w:val="none" w:sz="0" w:space="0" w:color="auto"/>
        <w:left w:val="none" w:sz="0" w:space="0" w:color="auto"/>
        <w:bottom w:val="none" w:sz="0" w:space="0" w:color="auto"/>
        <w:right w:val="none" w:sz="0" w:space="0" w:color="auto"/>
      </w:divBdr>
      <w:divsChild>
        <w:div w:id="16318834">
          <w:marLeft w:val="0"/>
          <w:marRight w:val="0"/>
          <w:marTop w:val="0"/>
          <w:marBottom w:val="0"/>
          <w:divBdr>
            <w:top w:val="none" w:sz="0" w:space="0" w:color="auto"/>
            <w:left w:val="none" w:sz="0" w:space="0" w:color="auto"/>
            <w:bottom w:val="none" w:sz="0" w:space="0" w:color="auto"/>
            <w:right w:val="none" w:sz="0" w:space="0" w:color="auto"/>
          </w:divBdr>
          <w:divsChild>
            <w:div w:id="1218129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540950">
      <w:bodyDiv w:val="1"/>
      <w:marLeft w:val="0"/>
      <w:marRight w:val="0"/>
      <w:marTop w:val="0"/>
      <w:marBottom w:val="0"/>
      <w:divBdr>
        <w:top w:val="none" w:sz="0" w:space="0" w:color="auto"/>
        <w:left w:val="none" w:sz="0" w:space="0" w:color="auto"/>
        <w:bottom w:val="none" w:sz="0" w:space="0" w:color="auto"/>
        <w:right w:val="none" w:sz="0" w:space="0" w:color="auto"/>
      </w:divBdr>
      <w:divsChild>
        <w:div w:id="321087562">
          <w:marLeft w:val="0"/>
          <w:marRight w:val="0"/>
          <w:marTop w:val="0"/>
          <w:marBottom w:val="0"/>
          <w:divBdr>
            <w:top w:val="none" w:sz="0" w:space="0" w:color="auto"/>
            <w:left w:val="none" w:sz="0" w:space="0" w:color="auto"/>
            <w:bottom w:val="none" w:sz="0" w:space="0" w:color="auto"/>
            <w:right w:val="none" w:sz="0" w:space="0" w:color="auto"/>
          </w:divBdr>
          <w:divsChild>
            <w:div w:id="172860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hyperlink" Target="http://commergnatm.emf-informatique.ch/307/exercice%203/index.html" TargetMode="External"/><Relationship Id="rId68" Type="http://schemas.openxmlformats.org/officeDocument/2006/relationships/hyperlink" Target="http://commergnatm.emf-informatique.ch/307/exercice%206/index.html" TargetMode="External"/><Relationship Id="rId84" Type="http://schemas.openxmlformats.org/officeDocument/2006/relationships/hyperlink" Target="http://commergnatm.emf-informatique.ch/307/exercice%2018/index.html" TargetMode="External"/><Relationship Id="rId89" Type="http://schemas.openxmlformats.org/officeDocument/2006/relationships/hyperlink" Target="https://la-cascade.io/content/images/2018/12/corrected-html-compressor.png" TargetMode="External"/><Relationship Id="rId16" Type="http://schemas.openxmlformats.org/officeDocument/2006/relationships/hyperlink" Target="https://developers.google.com/recaptcha/docs/display" TargetMode="External"/><Relationship Id="rId11" Type="http://schemas.openxmlformats.org/officeDocument/2006/relationships/footer" Target="foot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hyperlink" Target="http://commergnatm.emf-informatique.ch/307/exercice%2010/index.html" TargetMode="External"/><Relationship Id="rId79" Type="http://schemas.openxmlformats.org/officeDocument/2006/relationships/hyperlink" Target="http://www.jcsinfo.ch/demo/jquery" TargetMode="External"/><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glossaryDocument" Target="glossary/document.xml"/><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hyperlink" Target="https://jsfiddle.net" TargetMode="External"/><Relationship Id="rId69" Type="http://schemas.openxmlformats.org/officeDocument/2006/relationships/hyperlink" Target="http://commergnatm.emf-informatique.ch/307/exercice%207/index.html" TargetMode="External"/><Relationship Id="rId8" Type="http://schemas.openxmlformats.org/officeDocument/2006/relationships/endnotes" Target="endnotes.xml"/><Relationship Id="rId51" Type="http://schemas.openxmlformats.org/officeDocument/2006/relationships/hyperlink" Target="http://commergnatm.emf-informatique.ch/307/projet/index.html" TargetMode="External"/><Relationship Id="rId72" Type="http://schemas.openxmlformats.org/officeDocument/2006/relationships/image" Target="media/image44.png"/><Relationship Id="rId80" Type="http://schemas.openxmlformats.org/officeDocument/2006/relationships/hyperlink" Target="https://www.w3schools.com/jquery/default.asp" TargetMode="External"/><Relationship Id="rId85" Type="http://schemas.openxmlformats.org/officeDocument/2006/relationships/hyperlink" Target="https://www.researchgate.net/profile/Celine-Guien-2/publication/322551686/figure/fig1/AS:583790279815173@1516197857103/Schema-MVC-Le-schema-modele-vue-controleur-traduit-les-interactions-entre-les-differents.png" TargetMode="External"/><Relationship Id="rId93"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yperlink" Target="https://developers.google.com/maps/documentation/embed/get-started"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0.png"/><Relationship Id="rId67" Type="http://schemas.openxmlformats.org/officeDocument/2006/relationships/image" Target="media/image43.png"/><Relationship Id="rId20" Type="http://schemas.openxmlformats.org/officeDocument/2006/relationships/image" Target="media/image3.png"/><Relationship Id="rId41" Type="http://schemas.openxmlformats.org/officeDocument/2006/relationships/image" Target="media/image24.png"/><Relationship Id="rId54" Type="http://schemas.openxmlformats.org/officeDocument/2006/relationships/image" Target="media/image35.png"/><Relationship Id="rId62" Type="http://schemas.openxmlformats.org/officeDocument/2006/relationships/hyperlink" Target="http://commergnatm.emf-informatique.ch/307/exercice%202/index.html" TargetMode="External"/><Relationship Id="rId70" Type="http://schemas.openxmlformats.org/officeDocument/2006/relationships/hyperlink" Target="http://commergnatm.emf-informatique.ch/307/exercice%208/index.html" TargetMode="External"/><Relationship Id="rId75" Type="http://schemas.openxmlformats.org/officeDocument/2006/relationships/hyperlink" Target="http://commergnatm.emf-informatique.ch/307/exercice%2011/index.html" TargetMode="External"/><Relationship Id="rId83" Type="http://schemas.openxmlformats.org/officeDocument/2006/relationships/image" Target="media/image47.png"/><Relationship Id="rId88" Type="http://schemas.openxmlformats.org/officeDocument/2006/relationships/hyperlink" Target="http://commergnatm.emf-informatique.ch/307/exercice%2020/index.html" TargetMode="External"/><Relationship Id="rId91" Type="http://schemas.openxmlformats.org/officeDocument/2006/relationships/image" Target="media/image50.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soruly.github.io/trace.moe-api/%23/"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38.png"/><Relationship Id="rId10" Type="http://schemas.openxmlformats.org/officeDocument/2006/relationships/header" Target="head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hyperlink" Target="http://commergnatm.emf-informatique.ch/307/projet/index.html" TargetMode="External"/><Relationship Id="rId60" Type="http://schemas.openxmlformats.org/officeDocument/2006/relationships/image" Target="media/image41.png"/><Relationship Id="rId65" Type="http://schemas.openxmlformats.org/officeDocument/2006/relationships/hyperlink" Target="http://commergnatm.emf-informatique.ch/307/exercice%205/index.html" TargetMode="External"/><Relationship Id="rId73" Type="http://schemas.openxmlformats.org/officeDocument/2006/relationships/image" Target="media/image45.png"/><Relationship Id="rId78" Type="http://schemas.openxmlformats.org/officeDocument/2006/relationships/hyperlink" Target="http://commergnatm.emf-informatique.ch/307/exercice%2013/index.html" TargetMode="External"/><Relationship Id="rId81" Type="http://schemas.openxmlformats.org/officeDocument/2006/relationships/hyperlink" Target="http://commergnatm.emf-informatique.ch/307/exercice%2015/index.html" TargetMode="External"/><Relationship Id="rId86" Type="http://schemas.openxmlformats.org/officeDocument/2006/relationships/image" Target="media/image48.png"/><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yperlink" Target="https://voiranime.com" TargetMode="External"/><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6.png"/><Relationship Id="rId76" Type="http://schemas.openxmlformats.org/officeDocument/2006/relationships/image" Target="media/image46.png"/><Relationship Id="rId7" Type="http://schemas.openxmlformats.org/officeDocument/2006/relationships/footnotes" Target="footnotes.xml"/><Relationship Id="rId71" Type="http://schemas.openxmlformats.org/officeDocument/2006/relationships/hyperlink" Target="http://commergnatm.emf-informatique.ch/307/exercice%209/index.html" TargetMode="External"/><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2.png"/><Relationship Id="rId87" Type="http://schemas.openxmlformats.org/officeDocument/2006/relationships/hyperlink" Target="http://commergnatm.emf-informatique.ch/307/exercice%2019/index.html" TargetMode="External"/><Relationship Id="rId61" Type="http://schemas.openxmlformats.org/officeDocument/2006/relationships/hyperlink" Target="http://commergnatm.emf-informatique.ch/307/exercice%201/index.html" TargetMode="External"/><Relationship Id="rId82" Type="http://schemas.openxmlformats.org/officeDocument/2006/relationships/hyperlink" Target="https://www.pierre-giraud.com/bootstrap-apprendre-cours" TargetMode="External"/><Relationship Id="rId19" Type="http://schemas.openxmlformats.org/officeDocument/2006/relationships/image" Target="media/image2.png"/><Relationship Id="rId14" Type="http://schemas.openxmlformats.org/officeDocument/2006/relationships/footer" Target="footer3.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7.png"/><Relationship Id="rId77" Type="http://schemas.openxmlformats.org/officeDocument/2006/relationships/hyperlink" Target="http://commergnatm.emf-informatique.ch/307/exercice%2012/index.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F:\EMF\RP\Mod&#232;le%20de%20RP\Mod&#232;le%20de%20RP.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CF12BB493DC4A079DF302655A523D4A"/>
        <w:category>
          <w:name w:val="Général"/>
          <w:gallery w:val="placeholder"/>
        </w:category>
        <w:types>
          <w:type w:val="bbPlcHdr"/>
        </w:types>
        <w:behaviors>
          <w:behavior w:val="content"/>
        </w:behaviors>
        <w:guid w:val="{8F8C2D9E-977C-4FBC-BB49-62BB165EB681}"/>
      </w:docPartPr>
      <w:docPartBody>
        <w:p w:rsidR="00C450EC" w:rsidRDefault="00DA0FC1">
          <w:pPr>
            <w:pStyle w:val="FCF12BB493DC4A079DF302655A523D4A"/>
          </w:pPr>
          <w:r w:rsidRPr="00B67E1A">
            <w:rPr>
              <w:rStyle w:val="Textedelespacerserv"/>
            </w:rPr>
            <w:t>jj.mm.aaaa</w:t>
          </w:r>
        </w:p>
      </w:docPartBody>
    </w:docPart>
    <w:docPart>
      <w:docPartPr>
        <w:name w:val="205F03A1C02848E9B7745D41CC4CFB23"/>
        <w:category>
          <w:name w:val="Général"/>
          <w:gallery w:val="placeholder"/>
        </w:category>
        <w:types>
          <w:type w:val="bbPlcHdr"/>
        </w:types>
        <w:behaviors>
          <w:behavior w:val="content"/>
        </w:behaviors>
        <w:guid w:val="{2C2C1413-4BE0-4D4A-AA7A-003E52B5DB9D}"/>
      </w:docPartPr>
      <w:docPartBody>
        <w:p w:rsidR="00C450EC" w:rsidRDefault="00DA0FC1">
          <w:pPr>
            <w:pStyle w:val="205F03A1C02848E9B7745D41CC4CFB23"/>
          </w:pPr>
          <w:r w:rsidRPr="00B67E1A">
            <w:rPr>
              <w:rStyle w:val="Textedelespacerserv"/>
            </w:rPr>
            <w:t>jj.mm.aaaa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onospaced">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0FC1"/>
    <w:rsid w:val="00080694"/>
    <w:rsid w:val="00134184"/>
    <w:rsid w:val="002007B4"/>
    <w:rsid w:val="00270F4D"/>
    <w:rsid w:val="002732E8"/>
    <w:rsid w:val="003075CA"/>
    <w:rsid w:val="003B02A8"/>
    <w:rsid w:val="003B5C1C"/>
    <w:rsid w:val="00444363"/>
    <w:rsid w:val="005A01D5"/>
    <w:rsid w:val="008074E5"/>
    <w:rsid w:val="00840825"/>
    <w:rsid w:val="00876A3D"/>
    <w:rsid w:val="008C3710"/>
    <w:rsid w:val="00901B32"/>
    <w:rsid w:val="00953CC5"/>
    <w:rsid w:val="00987D72"/>
    <w:rsid w:val="00A01F9A"/>
    <w:rsid w:val="00AA024F"/>
    <w:rsid w:val="00BD2CD6"/>
    <w:rsid w:val="00BF6411"/>
    <w:rsid w:val="00C42F2E"/>
    <w:rsid w:val="00C450EC"/>
    <w:rsid w:val="00D266DE"/>
    <w:rsid w:val="00D63D54"/>
    <w:rsid w:val="00D74077"/>
    <w:rsid w:val="00DA0FC1"/>
    <w:rsid w:val="00DB580D"/>
    <w:rsid w:val="00E05055"/>
    <w:rsid w:val="00E25700"/>
    <w:rsid w:val="00E3190E"/>
    <w:rsid w:val="00E3520E"/>
    <w:rsid w:val="00EC6B20"/>
    <w:rsid w:val="00EF6F85"/>
    <w:rsid w:val="00F1248E"/>
    <w:rsid w:val="00F40607"/>
    <w:rsid w:val="00FF265B"/>
    <w:rsid w:val="00FF2FBB"/>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CH" w:eastAsia="fr-CH"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Pr>
      <w:color w:val="808080"/>
    </w:rPr>
  </w:style>
  <w:style w:type="paragraph" w:customStyle="1" w:styleId="FCF12BB493DC4A079DF302655A523D4A">
    <w:name w:val="FCF12BB493DC4A079DF302655A523D4A"/>
  </w:style>
  <w:style w:type="paragraph" w:customStyle="1" w:styleId="205F03A1C02848E9B7745D41CC4CFB23">
    <w:name w:val="205F03A1C02848E9B7745D41CC4CFB2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ème Office">
  <a:themeElements>
    <a:clrScheme name="Bleu II">
      <a:dk1>
        <a:sysClr val="windowText" lastClr="DEDEDE"/>
      </a:dk1>
      <a:lt1>
        <a:sysClr val="window" lastClr="181B28"/>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2021-06-20T00:00:00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6D5FFE6-3FD5-4A9C-A819-E579920623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Modèle de RP.dotx</Template>
  <TotalTime>483</TotalTime>
  <Pages>47</Pages>
  <Words>8155</Words>
  <Characters>44854</Characters>
  <Application>Microsoft Office Word</Application>
  <DocSecurity>0</DocSecurity>
  <Lines>373</Lines>
  <Paragraphs>105</Paragraphs>
  <ScaleCrop>false</ScaleCrop>
  <HeadingPairs>
    <vt:vector size="2" baseType="variant">
      <vt:variant>
        <vt:lpstr>Titre</vt:lpstr>
      </vt:variant>
      <vt:variant>
        <vt:i4>1</vt:i4>
      </vt:variant>
    </vt:vector>
  </HeadingPairs>
  <TitlesOfParts>
    <vt:vector size="1" baseType="lpstr">
      <vt:lpstr>307 - Réaliser des pages Web interactives</vt:lpstr>
    </vt:vector>
  </TitlesOfParts>
  <Company>École des Métiers de Fribourg</Company>
  <LinksUpToDate>false</LinksUpToDate>
  <CharactersWithSpaces>52904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307 - Réaliser des pages Web interactives</dc:title>
  <dc:subject>Projet : Anime Searcher</dc:subject>
  <dc:creator>Maxime Commergnat</dc:creator>
  <cp:keywords/>
  <dc:description/>
  <cp:lastModifiedBy>Maxime Commergnat</cp:lastModifiedBy>
  <cp:revision>740</cp:revision>
  <dcterms:created xsi:type="dcterms:W3CDTF">2021-05-17T06:03:00Z</dcterms:created>
  <dcterms:modified xsi:type="dcterms:W3CDTF">2021-06-20T23:43:00Z</dcterms:modified>
</cp:coreProperties>
</file>